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970548C" w14:textId="77777777" w:rsidR="00636B80" w:rsidRDefault="00636B80"/>
    <w:tbl>
      <w:tblPr>
        <w:tblStyle w:val="Grilledutableau"/>
        <w:tblW w:w="9219" w:type="dxa"/>
        <w:tblInd w:w="-1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94"/>
        <w:gridCol w:w="1843"/>
        <w:gridCol w:w="2835"/>
        <w:gridCol w:w="283"/>
        <w:gridCol w:w="1564"/>
      </w:tblGrid>
      <w:tr w:rsidR="00EE6BEC" w:rsidRPr="004D03FA" w14:paraId="4F87D7CE" w14:textId="77777777" w:rsidTr="00546FCC">
        <w:trPr>
          <w:trHeight w:hRule="exact" w:val="1611"/>
        </w:trPr>
        <w:tc>
          <w:tcPr>
            <w:tcW w:w="7655" w:type="dxa"/>
            <w:gridSpan w:val="4"/>
            <w:shd w:val="clear" w:color="auto" w:fill="auto"/>
          </w:tcPr>
          <w:p w14:paraId="774690E9" w14:textId="77777777" w:rsidR="00636B80" w:rsidRPr="00287201" w:rsidRDefault="00636B80" w:rsidP="00636B80">
            <w:pPr>
              <w:pStyle w:val="Titre"/>
            </w:pPr>
            <w:r w:rsidRPr="00287201">
              <w:t>Centre Hospitalier d’Avignon (84)</w:t>
            </w:r>
          </w:p>
          <w:p w14:paraId="1A57150C" w14:textId="46EB503A" w:rsidR="00EE6BEC" w:rsidRDefault="008E40F0" w:rsidP="00EE6BEC">
            <w:pPr>
              <w:rPr>
                <w:rFonts w:ascii="Calibri Light" w:eastAsiaTheme="majorEastAsia" w:hAnsi="Calibri Light" w:cstheme="majorBidi"/>
                <w:sz w:val="28"/>
                <w:szCs w:val="28"/>
                <w:lang w:eastAsia="fr-FR"/>
              </w:rPr>
            </w:pPr>
            <w:r>
              <w:rPr>
                <w:rFonts w:ascii="Calibri Light" w:eastAsiaTheme="majorEastAsia" w:hAnsi="Calibri Light" w:cstheme="majorBidi"/>
                <w:sz w:val="28"/>
                <w:szCs w:val="28"/>
                <w:lang w:eastAsia="fr-FR"/>
              </w:rPr>
              <w:t>Extension du service de maternité</w:t>
            </w:r>
          </w:p>
          <w:p w14:paraId="4A7D0C09" w14:textId="2EAC4B62" w:rsidR="00C376BB" w:rsidRPr="00C376BB" w:rsidRDefault="00C376BB" w:rsidP="00EE6BEC">
            <w:pPr>
              <w:rPr>
                <w:b/>
                <w:lang w:eastAsia="fr-FR"/>
              </w:rPr>
            </w:pPr>
            <w:r w:rsidRPr="00546FCC">
              <w:rPr>
                <w:rFonts w:ascii="Calibri Light" w:eastAsiaTheme="majorEastAsia" w:hAnsi="Calibri Light" w:cstheme="majorBidi"/>
                <w:b/>
                <w:sz w:val="28"/>
                <w:szCs w:val="28"/>
                <w:lang w:eastAsia="fr-FR"/>
              </w:rPr>
              <w:t xml:space="preserve">Procédure n° </w:t>
            </w:r>
            <w:r w:rsidR="00474926" w:rsidRPr="00546FCC">
              <w:rPr>
                <w:rFonts w:ascii="Calibri Light" w:eastAsiaTheme="majorEastAsia" w:hAnsi="Calibri Light" w:cstheme="majorBidi"/>
                <w:b/>
                <w:sz w:val="28"/>
                <w:szCs w:val="28"/>
                <w:lang w:eastAsia="fr-FR"/>
              </w:rPr>
              <w:t>25P012</w:t>
            </w:r>
          </w:p>
        </w:tc>
        <w:tc>
          <w:tcPr>
            <w:tcW w:w="1564" w:type="dxa"/>
          </w:tcPr>
          <w:p w14:paraId="3A43A118" w14:textId="77777777" w:rsidR="00EE6BEC" w:rsidRPr="004D03FA" w:rsidRDefault="00EE6BEC" w:rsidP="00EE6BEC">
            <w:pPr>
              <w:pStyle w:val="Titre"/>
              <w:rPr>
                <w:color w:val="auto"/>
              </w:rPr>
            </w:pPr>
          </w:p>
        </w:tc>
      </w:tr>
      <w:tr w:rsidR="00EE6BEC" w:rsidRPr="004D03FA" w14:paraId="6356AC3F" w14:textId="77777777" w:rsidTr="79F16D46">
        <w:trPr>
          <w:trHeight w:hRule="exact" w:val="2381"/>
        </w:trPr>
        <w:tc>
          <w:tcPr>
            <w:tcW w:w="7372" w:type="dxa"/>
            <w:gridSpan w:val="3"/>
          </w:tcPr>
          <w:p w14:paraId="6A4A0F3F" w14:textId="69BD87FC" w:rsidR="00EE6BEC" w:rsidRPr="00355C92" w:rsidRDefault="007949A6" w:rsidP="00EE6BEC">
            <w:pPr>
              <w:pStyle w:val="Titre"/>
            </w:pPr>
            <w:r>
              <w:t>Marché</w:t>
            </w:r>
            <w:r w:rsidR="00EE6BEC" w:rsidRPr="00355C92">
              <w:t xml:space="preserve"> de Maîtrise d'Œuvre</w:t>
            </w:r>
          </w:p>
          <w:p w14:paraId="2BE6BB79" w14:textId="615801C4" w:rsidR="00EE6BEC" w:rsidRPr="003A0B7D" w:rsidRDefault="00EE6BEC" w:rsidP="00355C92">
            <w:pPr>
              <w:pStyle w:val="Titre"/>
            </w:pPr>
            <w:r w:rsidRPr="00355C92">
              <w:t>Acte d’engagement</w:t>
            </w:r>
          </w:p>
        </w:tc>
        <w:tc>
          <w:tcPr>
            <w:tcW w:w="1847" w:type="dxa"/>
            <w:gridSpan w:val="2"/>
            <w:vAlign w:val="center"/>
          </w:tcPr>
          <w:p w14:paraId="4DB2E70D" w14:textId="77777777" w:rsidR="00EE6BEC" w:rsidRPr="004D03FA" w:rsidRDefault="00EE6BEC" w:rsidP="00EE6BEC"/>
        </w:tc>
      </w:tr>
      <w:tr w:rsidR="00EE6BEC" w14:paraId="13578773" w14:textId="77777777" w:rsidTr="79F16D46">
        <w:trPr>
          <w:trHeight w:hRule="exact" w:val="1077"/>
        </w:trPr>
        <w:tc>
          <w:tcPr>
            <w:tcW w:w="9219" w:type="dxa"/>
            <w:gridSpan w:val="5"/>
            <w:vAlign w:val="center"/>
          </w:tcPr>
          <w:p w14:paraId="0F1AD484" w14:textId="77777777" w:rsidR="00EE6BEC" w:rsidRDefault="00EE6BEC" w:rsidP="00EE6BEC"/>
        </w:tc>
      </w:tr>
      <w:tr w:rsidR="00EE6BEC" w14:paraId="6F1C128A" w14:textId="77777777" w:rsidTr="79F16D46">
        <w:trPr>
          <w:trHeight w:hRule="exact" w:val="1227"/>
        </w:trPr>
        <w:tc>
          <w:tcPr>
            <w:tcW w:w="9219" w:type="dxa"/>
            <w:gridSpan w:val="5"/>
            <w:vAlign w:val="center"/>
          </w:tcPr>
          <w:p w14:paraId="1FF402CC" w14:textId="677BFEDA" w:rsidR="00EE6BEC" w:rsidRPr="00FE7429" w:rsidRDefault="00EE6BEC" w:rsidP="00EE6BEC">
            <w:pPr>
              <w:pStyle w:val="Titre"/>
              <w:rPr>
                <w:color w:val="006666" w:themeColor="accent1"/>
              </w:rPr>
            </w:pPr>
          </w:p>
        </w:tc>
      </w:tr>
      <w:tr w:rsidR="00EE6BEC" w:rsidRPr="00F34418" w14:paraId="59029E0F" w14:textId="77777777" w:rsidTr="79F16D46">
        <w:trPr>
          <w:trHeight w:hRule="exact" w:val="510"/>
        </w:trPr>
        <w:tc>
          <w:tcPr>
            <w:tcW w:w="9219" w:type="dxa"/>
            <w:gridSpan w:val="5"/>
            <w:vAlign w:val="center"/>
          </w:tcPr>
          <w:p w14:paraId="23002E72" w14:textId="38000BBD" w:rsidR="00EE6BEC" w:rsidRPr="00270190" w:rsidRDefault="00474926" w:rsidP="00EE6BEC">
            <w:pPr>
              <w:pStyle w:val="Titre"/>
              <w:rPr>
                <w:rStyle w:val="lev"/>
                <w:rFonts w:ascii="Calibri Light" w:hAnsi="Calibri Light"/>
                <w:b/>
                <w:bCs w:val="0"/>
                <w:color w:val="000000" w:themeColor="text1"/>
                <w:sz w:val="28"/>
              </w:rPr>
            </w:pPr>
            <w:r>
              <w:rPr>
                <w:rFonts w:asciiTheme="minorHAnsi" w:hAnsiTheme="minorHAnsi" w:cstheme="minorHAnsi"/>
                <w:szCs w:val="28"/>
              </w:rPr>
              <w:t xml:space="preserve">Octobre </w:t>
            </w:r>
            <w:r w:rsidR="008E40F0">
              <w:rPr>
                <w:rFonts w:asciiTheme="minorHAnsi" w:hAnsiTheme="minorHAnsi" w:cstheme="minorHAnsi"/>
                <w:szCs w:val="28"/>
              </w:rPr>
              <w:t>2025</w:t>
            </w:r>
          </w:p>
        </w:tc>
      </w:tr>
      <w:tr w:rsidR="00EE6BEC" w:rsidRPr="00270190" w14:paraId="63009467" w14:textId="77777777" w:rsidTr="79F16D46">
        <w:trPr>
          <w:trHeight w:hRule="exact" w:val="510"/>
        </w:trPr>
        <w:tc>
          <w:tcPr>
            <w:tcW w:w="9219" w:type="dxa"/>
            <w:gridSpan w:val="5"/>
            <w:vAlign w:val="center"/>
          </w:tcPr>
          <w:p w14:paraId="54768CB3" w14:textId="0848ABDA" w:rsidR="00EE6BEC" w:rsidRPr="00270190" w:rsidRDefault="00EE6BEC" w:rsidP="00EE6BEC">
            <w:pPr>
              <w:pStyle w:val="Textebrut"/>
              <w:rPr>
                <w:sz w:val="20"/>
              </w:rPr>
            </w:pPr>
          </w:p>
        </w:tc>
      </w:tr>
      <w:tr w:rsidR="00EE6BEC" w:rsidRPr="00270190" w14:paraId="5BC5F21E" w14:textId="77777777" w:rsidTr="79F16D46">
        <w:trPr>
          <w:trHeight w:hRule="exact" w:val="680"/>
        </w:trPr>
        <w:tc>
          <w:tcPr>
            <w:tcW w:w="4537" w:type="dxa"/>
            <w:gridSpan w:val="2"/>
            <w:vAlign w:val="bottom"/>
          </w:tcPr>
          <w:p w14:paraId="284A2A68" w14:textId="77777777" w:rsidR="00EE6BEC" w:rsidRPr="00270190" w:rsidRDefault="00EE6BEC" w:rsidP="00EE6BEC">
            <w:pPr>
              <w:pStyle w:val="Textebrut"/>
              <w:rPr>
                <w:rFonts w:cs="Courier New"/>
                <w:sz w:val="20"/>
                <w:szCs w:val="20"/>
              </w:rPr>
            </w:pPr>
            <w:r w:rsidRPr="00270190">
              <w:rPr>
                <w:rFonts w:cs="Courier New"/>
                <w:i/>
                <w:sz w:val="20"/>
                <w:szCs w:val="20"/>
              </w:rPr>
              <w:t>Maître d’ouvrage</w:t>
            </w:r>
          </w:p>
          <w:p w14:paraId="40499C57" w14:textId="77777777" w:rsidR="00EE6BEC" w:rsidRPr="00270190" w:rsidRDefault="00EE6BEC" w:rsidP="00EE6BEC">
            <w:pPr>
              <w:pStyle w:val="Textebrut"/>
              <w:rPr>
                <w:sz w:val="20"/>
              </w:rPr>
            </w:pPr>
            <w:r w:rsidRPr="00270190">
              <w:rPr>
                <w:sz w:val="20"/>
              </w:rPr>
              <w:t>---</w:t>
            </w:r>
          </w:p>
        </w:tc>
        <w:tc>
          <w:tcPr>
            <w:tcW w:w="4682" w:type="dxa"/>
            <w:gridSpan w:val="3"/>
            <w:vAlign w:val="bottom"/>
          </w:tcPr>
          <w:p w14:paraId="62FF9729" w14:textId="7FAA9E60" w:rsidR="00EE6BEC" w:rsidRPr="00270190" w:rsidRDefault="00EE6BEC" w:rsidP="00EE6BEC">
            <w:pPr>
              <w:pStyle w:val="Textebrut"/>
              <w:rPr>
                <w:rFonts w:cs="Courier New"/>
                <w:sz w:val="20"/>
                <w:szCs w:val="20"/>
              </w:rPr>
            </w:pPr>
            <w:r>
              <w:rPr>
                <w:rFonts w:cs="Courier New"/>
                <w:i/>
                <w:sz w:val="20"/>
                <w:szCs w:val="20"/>
              </w:rPr>
              <w:t>Assistant Maître d’Ouvrage</w:t>
            </w:r>
          </w:p>
          <w:p w14:paraId="0256ECC5" w14:textId="77777777" w:rsidR="00EE6BEC" w:rsidRPr="00270190" w:rsidRDefault="00EE6BEC" w:rsidP="00EE6BEC">
            <w:pPr>
              <w:pStyle w:val="Textebrut"/>
              <w:rPr>
                <w:sz w:val="20"/>
              </w:rPr>
            </w:pPr>
            <w:r w:rsidRPr="00270190">
              <w:rPr>
                <w:sz w:val="20"/>
              </w:rPr>
              <w:t>---</w:t>
            </w:r>
          </w:p>
        </w:tc>
      </w:tr>
      <w:tr w:rsidR="00EE6BEC" w:rsidRPr="00270190" w14:paraId="05D79240" w14:textId="77777777" w:rsidTr="79F16D46">
        <w:trPr>
          <w:trHeight w:hRule="exact" w:val="2018"/>
        </w:trPr>
        <w:tc>
          <w:tcPr>
            <w:tcW w:w="2694" w:type="dxa"/>
          </w:tcPr>
          <w:p w14:paraId="68374C3B" w14:textId="77777777" w:rsidR="00EE6BEC" w:rsidRDefault="00EE6BEC" w:rsidP="00EE6BEC">
            <w:pPr>
              <w:pStyle w:val="Textebrut"/>
              <w:rPr>
                <w:rFonts w:cs="Courier New"/>
                <w:b/>
                <w:sz w:val="20"/>
                <w:szCs w:val="20"/>
              </w:rPr>
            </w:pPr>
            <w:r>
              <w:rPr>
                <w:rFonts w:cs="Courier New"/>
                <w:b/>
                <w:sz w:val="20"/>
                <w:szCs w:val="20"/>
              </w:rPr>
              <w:t>Centre Hospitalier Avignon</w:t>
            </w:r>
          </w:p>
          <w:p w14:paraId="2C7470D4" w14:textId="33C79D83" w:rsidR="00EE6BEC" w:rsidRPr="00270190" w:rsidRDefault="00EE6BEC" w:rsidP="00EE6BEC">
            <w:pPr>
              <w:pStyle w:val="Textebrut"/>
              <w:rPr>
                <w:rFonts w:cs="Courier New"/>
                <w:sz w:val="20"/>
                <w:szCs w:val="20"/>
              </w:rPr>
            </w:pPr>
            <w:r>
              <w:rPr>
                <w:rFonts w:cs="Courier New"/>
                <w:sz w:val="20"/>
                <w:szCs w:val="20"/>
              </w:rPr>
              <w:t>305 rue Raoul Follereau</w:t>
            </w:r>
          </w:p>
          <w:p w14:paraId="475EDD34" w14:textId="0A193AB4" w:rsidR="00EE6BEC" w:rsidRPr="00270190" w:rsidRDefault="00EE6BEC" w:rsidP="00EE6BEC">
            <w:pPr>
              <w:pStyle w:val="Textebrut"/>
              <w:tabs>
                <w:tab w:val="left" w:pos="2418"/>
              </w:tabs>
              <w:ind w:right="278"/>
              <w:rPr>
                <w:sz w:val="20"/>
              </w:rPr>
            </w:pPr>
            <w:r>
              <w:rPr>
                <w:rFonts w:cs="Courier New"/>
                <w:sz w:val="20"/>
                <w:szCs w:val="20"/>
              </w:rPr>
              <w:t>84000 Avignon</w:t>
            </w:r>
          </w:p>
        </w:tc>
        <w:tc>
          <w:tcPr>
            <w:tcW w:w="1843" w:type="dxa"/>
          </w:tcPr>
          <w:p w14:paraId="1D58F6B9" w14:textId="59A1D177" w:rsidR="00EE6BEC" w:rsidRPr="00270190" w:rsidRDefault="00EE6BEC" w:rsidP="00EE6BEC">
            <w:pPr>
              <w:pStyle w:val="Textebrut"/>
              <w:rPr>
                <w:sz w:val="20"/>
              </w:rPr>
            </w:pPr>
            <w:r>
              <w:rPr>
                <w:rStyle w:val="wacimagecontainer"/>
                <w:rFonts w:ascii="Segoe UI" w:hAnsi="Segoe UI" w:cs="Segoe UI"/>
                <w:noProof/>
                <w:color w:val="000000"/>
                <w:sz w:val="18"/>
                <w:szCs w:val="18"/>
                <w:shd w:val="clear" w:color="auto" w:fill="FFFFFF"/>
              </w:rPr>
              <w:drawing>
                <wp:inline distT="0" distB="0" distL="0" distR="0" wp14:anchorId="2FEDAC1B" wp14:editId="4BF05489">
                  <wp:extent cx="1062859" cy="446228"/>
                  <wp:effectExtent l="0" t="0" r="4445" b="0"/>
                  <wp:docPr id="1697873256" name="Image 1697873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9764" cy="453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14:paraId="7AB79020" w14:textId="77777777" w:rsidR="00EE6BEC" w:rsidRPr="00270190" w:rsidRDefault="00EE6BEC" w:rsidP="00EE6BEC">
            <w:pPr>
              <w:pStyle w:val="Textebrut"/>
              <w:jc w:val="left"/>
              <w:rPr>
                <w:rFonts w:cs="Courier New"/>
                <w:sz w:val="20"/>
                <w:szCs w:val="20"/>
              </w:rPr>
            </w:pPr>
            <w:r w:rsidRPr="00270190">
              <w:rPr>
                <w:rFonts w:cs="Courier New"/>
                <w:b/>
                <w:sz w:val="20"/>
                <w:szCs w:val="20"/>
              </w:rPr>
              <w:t xml:space="preserve">A2MO </w:t>
            </w:r>
            <w:r>
              <w:rPr>
                <w:rFonts w:cs="Courier New"/>
                <w:b/>
                <w:sz w:val="20"/>
                <w:szCs w:val="20"/>
              </w:rPr>
              <w:t>Lyon</w:t>
            </w:r>
            <w:r w:rsidRPr="00270190">
              <w:rPr>
                <w:rFonts w:cs="Courier New"/>
                <w:b/>
                <w:sz w:val="20"/>
                <w:szCs w:val="20"/>
              </w:rPr>
              <w:cr/>
            </w:r>
            <w:r>
              <w:rPr>
                <w:rFonts w:cs="Courier New"/>
                <w:bCs/>
                <w:sz w:val="20"/>
                <w:szCs w:val="20"/>
              </w:rPr>
              <w:t>51 avenue Jean Jaurès</w:t>
            </w:r>
          </w:p>
          <w:p w14:paraId="6F21118F" w14:textId="77777777" w:rsidR="00EE6BEC" w:rsidRPr="00270190" w:rsidRDefault="00EE6BEC" w:rsidP="00EE6BEC">
            <w:pPr>
              <w:pStyle w:val="Textebrut"/>
              <w:jc w:val="left"/>
              <w:rPr>
                <w:rFonts w:cs="Courier New"/>
                <w:sz w:val="20"/>
                <w:szCs w:val="20"/>
              </w:rPr>
            </w:pPr>
            <w:r>
              <w:rPr>
                <w:rFonts w:cs="Courier New"/>
                <w:sz w:val="20"/>
                <w:szCs w:val="20"/>
              </w:rPr>
              <w:t>69007 Lyon</w:t>
            </w:r>
          </w:p>
          <w:p w14:paraId="15DC7585" w14:textId="77777777" w:rsidR="00EE6BEC" w:rsidRPr="00270190" w:rsidRDefault="00EE6BEC" w:rsidP="00EE6BEC">
            <w:pPr>
              <w:pStyle w:val="Textebrut"/>
              <w:rPr>
                <w:sz w:val="20"/>
              </w:rPr>
            </w:pPr>
          </w:p>
        </w:tc>
        <w:tc>
          <w:tcPr>
            <w:tcW w:w="1847" w:type="dxa"/>
            <w:gridSpan w:val="2"/>
          </w:tcPr>
          <w:p w14:paraId="459525CA" w14:textId="77777777" w:rsidR="00EE6BEC" w:rsidRPr="00270190" w:rsidRDefault="00EE6BEC" w:rsidP="00EE6BEC">
            <w:pPr>
              <w:pStyle w:val="Textebrut"/>
              <w:rPr>
                <w:sz w:val="20"/>
              </w:rPr>
            </w:pPr>
            <w:r w:rsidRPr="00270190">
              <w:rPr>
                <w:noProof/>
                <w:sz w:val="20"/>
                <w:lang w:eastAsia="fr-FR"/>
              </w:rPr>
              <w:drawing>
                <wp:inline distT="0" distB="0" distL="0" distR="0" wp14:anchorId="229815EE" wp14:editId="295C6A68">
                  <wp:extent cx="754384" cy="409575"/>
                  <wp:effectExtent l="0" t="0" r="7620" b="0"/>
                  <wp:docPr id="27" name="Imag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A2MO_logo_coul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98" cy="4105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BEC" w14:paraId="6A8309AC" w14:textId="77777777" w:rsidTr="79F16D46">
        <w:trPr>
          <w:trHeight w:val="2525"/>
        </w:trPr>
        <w:tc>
          <w:tcPr>
            <w:tcW w:w="9219" w:type="dxa"/>
            <w:gridSpan w:val="5"/>
          </w:tcPr>
          <w:p w14:paraId="3A1248E3" w14:textId="77777777" w:rsidR="00EE6BEC" w:rsidRDefault="00EE6BEC" w:rsidP="00EE6BEC"/>
        </w:tc>
      </w:tr>
    </w:tbl>
    <w:p w14:paraId="40170A30" w14:textId="77777777" w:rsidR="001F23D5" w:rsidRDefault="001F23D5" w:rsidP="001F23D5">
      <w:pPr>
        <w:sectPr w:rsidR="001F23D5" w:rsidSect="00030E4E">
          <w:headerReference w:type="default" r:id="rId13"/>
          <w:footerReference w:type="default" r:id="rId14"/>
          <w:headerReference w:type="first" r:id="rId15"/>
          <w:pgSz w:w="11906" w:h="16838"/>
          <w:pgMar w:top="2694" w:right="567" w:bottom="1134" w:left="1843" w:header="709" w:footer="709" w:gutter="0"/>
          <w:cols w:space="708"/>
          <w:titlePg/>
          <w:docGrid w:linePitch="360"/>
        </w:sectPr>
      </w:pPr>
    </w:p>
    <w:sdt>
      <w:sdtPr>
        <w:rPr>
          <w:rFonts w:asciiTheme="minorHAnsi" w:eastAsiaTheme="minorEastAsia" w:hAnsiTheme="minorHAnsi" w:cstheme="minorBidi"/>
          <w:b w:val="0"/>
          <w:caps w:val="0"/>
          <w:color w:val="auto"/>
          <w:sz w:val="20"/>
          <w:szCs w:val="20"/>
        </w:rPr>
        <w:id w:val="-1970195725"/>
        <w:docPartObj>
          <w:docPartGallery w:val="Table of Contents"/>
          <w:docPartUnique/>
        </w:docPartObj>
      </w:sdtPr>
      <w:sdtEndPr/>
      <w:sdtContent>
        <w:p w14:paraId="6532B574" w14:textId="5D7DFC67" w:rsidR="00FE7429" w:rsidRDefault="00FE7429">
          <w:pPr>
            <w:pStyle w:val="En-ttedetabledesmatires"/>
          </w:pPr>
          <w:r>
            <w:t>Table des matières</w:t>
          </w:r>
        </w:p>
        <w:p w14:paraId="2E20D91C" w14:textId="4045C7ED" w:rsidR="007E2214" w:rsidRDefault="00FE7429">
          <w:pPr>
            <w:pStyle w:val="TM1"/>
            <w:rPr>
              <w:caps w:val="0"/>
              <w:color w:val="auto"/>
              <w:sz w:val="22"/>
              <w:lang w:eastAsia="fr-FR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62597407" w:history="1">
            <w:r w:rsidR="007E2214" w:rsidRPr="00F0315A">
              <w:rPr>
                <w:rStyle w:val="Lienhypertexte"/>
              </w:rPr>
              <w:t>A</w:t>
            </w:r>
            <w:r w:rsidR="007E2214">
              <w:rPr>
                <w:caps w:val="0"/>
                <w:color w:val="auto"/>
                <w:sz w:val="22"/>
                <w:lang w:eastAsia="fr-FR"/>
              </w:rPr>
              <w:tab/>
            </w:r>
            <w:r w:rsidR="007E2214" w:rsidRPr="00F0315A">
              <w:rPr>
                <w:rStyle w:val="Lienhypertexte"/>
              </w:rPr>
              <w:t>Objet du contrat</w:t>
            </w:r>
            <w:r w:rsidR="007E2214">
              <w:rPr>
                <w:webHidden/>
              </w:rPr>
              <w:tab/>
            </w:r>
            <w:r w:rsidR="007E2214">
              <w:rPr>
                <w:webHidden/>
              </w:rPr>
              <w:fldChar w:fldCharType="begin"/>
            </w:r>
            <w:r w:rsidR="007E2214">
              <w:rPr>
                <w:webHidden/>
              </w:rPr>
              <w:instrText xml:space="preserve"> PAGEREF _Toc162597407 \h </w:instrText>
            </w:r>
            <w:r w:rsidR="007E2214">
              <w:rPr>
                <w:webHidden/>
              </w:rPr>
            </w:r>
            <w:r w:rsidR="007E2214">
              <w:rPr>
                <w:webHidden/>
              </w:rPr>
              <w:fldChar w:fldCharType="separate"/>
            </w:r>
            <w:r w:rsidR="007E2214">
              <w:rPr>
                <w:webHidden/>
              </w:rPr>
              <w:t>3</w:t>
            </w:r>
            <w:r w:rsidR="007E2214">
              <w:rPr>
                <w:webHidden/>
              </w:rPr>
              <w:fldChar w:fldCharType="end"/>
            </w:r>
          </w:hyperlink>
        </w:p>
        <w:p w14:paraId="3D35E2F6" w14:textId="2C914109" w:rsidR="007E2214" w:rsidRDefault="006241E2">
          <w:pPr>
            <w:pStyle w:val="TM1"/>
            <w:rPr>
              <w:caps w:val="0"/>
              <w:color w:val="auto"/>
              <w:sz w:val="22"/>
              <w:lang w:eastAsia="fr-FR"/>
            </w:rPr>
          </w:pPr>
          <w:hyperlink w:anchor="_Toc162597408" w:history="1">
            <w:r w:rsidR="007E2214" w:rsidRPr="00F0315A">
              <w:rPr>
                <w:rStyle w:val="Lienhypertexte"/>
              </w:rPr>
              <w:t>B</w:t>
            </w:r>
            <w:r w:rsidR="007E2214">
              <w:rPr>
                <w:caps w:val="0"/>
                <w:color w:val="auto"/>
                <w:sz w:val="22"/>
                <w:lang w:eastAsia="fr-FR"/>
              </w:rPr>
              <w:tab/>
            </w:r>
            <w:r w:rsidR="007E2214" w:rsidRPr="00F0315A">
              <w:rPr>
                <w:rStyle w:val="Lienhypertexte"/>
              </w:rPr>
              <w:t>Contractants</w:t>
            </w:r>
            <w:r w:rsidR="007E2214">
              <w:rPr>
                <w:webHidden/>
              </w:rPr>
              <w:tab/>
            </w:r>
            <w:r w:rsidR="007E2214">
              <w:rPr>
                <w:webHidden/>
              </w:rPr>
              <w:fldChar w:fldCharType="begin"/>
            </w:r>
            <w:r w:rsidR="007E2214">
              <w:rPr>
                <w:webHidden/>
              </w:rPr>
              <w:instrText xml:space="preserve"> PAGEREF _Toc162597408 \h </w:instrText>
            </w:r>
            <w:r w:rsidR="007E2214">
              <w:rPr>
                <w:webHidden/>
              </w:rPr>
            </w:r>
            <w:r w:rsidR="007E2214">
              <w:rPr>
                <w:webHidden/>
              </w:rPr>
              <w:fldChar w:fldCharType="separate"/>
            </w:r>
            <w:r w:rsidR="007E2214">
              <w:rPr>
                <w:webHidden/>
              </w:rPr>
              <w:t>5</w:t>
            </w:r>
            <w:r w:rsidR="007E2214">
              <w:rPr>
                <w:webHidden/>
              </w:rPr>
              <w:fldChar w:fldCharType="end"/>
            </w:r>
          </w:hyperlink>
        </w:p>
        <w:p w14:paraId="5750BE66" w14:textId="3E41BD5F" w:rsidR="007E2214" w:rsidRDefault="006241E2">
          <w:pPr>
            <w:pStyle w:val="TM1"/>
            <w:rPr>
              <w:caps w:val="0"/>
              <w:color w:val="auto"/>
              <w:sz w:val="22"/>
              <w:lang w:eastAsia="fr-FR"/>
            </w:rPr>
          </w:pPr>
          <w:hyperlink w:anchor="_Toc162597409" w:history="1">
            <w:r w:rsidR="007E2214" w:rsidRPr="00F0315A">
              <w:rPr>
                <w:rStyle w:val="Lienhypertexte"/>
              </w:rPr>
              <w:t>C</w:t>
            </w:r>
            <w:r w:rsidR="007E2214">
              <w:rPr>
                <w:caps w:val="0"/>
                <w:color w:val="auto"/>
                <w:sz w:val="22"/>
                <w:lang w:eastAsia="fr-FR"/>
              </w:rPr>
              <w:tab/>
            </w:r>
            <w:r w:rsidR="007E2214" w:rsidRPr="00F0315A">
              <w:rPr>
                <w:rStyle w:val="Lienhypertexte"/>
              </w:rPr>
              <w:t>Offre de Prix</w:t>
            </w:r>
            <w:r w:rsidR="007E2214">
              <w:rPr>
                <w:webHidden/>
              </w:rPr>
              <w:tab/>
            </w:r>
            <w:r w:rsidR="007E2214">
              <w:rPr>
                <w:webHidden/>
              </w:rPr>
              <w:fldChar w:fldCharType="begin"/>
            </w:r>
            <w:r w:rsidR="007E2214">
              <w:rPr>
                <w:webHidden/>
              </w:rPr>
              <w:instrText xml:space="preserve"> PAGEREF _Toc162597409 \h </w:instrText>
            </w:r>
            <w:r w:rsidR="007E2214">
              <w:rPr>
                <w:webHidden/>
              </w:rPr>
            </w:r>
            <w:r w:rsidR="007E2214">
              <w:rPr>
                <w:webHidden/>
              </w:rPr>
              <w:fldChar w:fldCharType="separate"/>
            </w:r>
            <w:r w:rsidR="007E2214">
              <w:rPr>
                <w:webHidden/>
              </w:rPr>
              <w:t>9</w:t>
            </w:r>
            <w:r w:rsidR="007E2214">
              <w:rPr>
                <w:webHidden/>
              </w:rPr>
              <w:fldChar w:fldCharType="end"/>
            </w:r>
          </w:hyperlink>
        </w:p>
        <w:p w14:paraId="4FA53063" w14:textId="741A68B8" w:rsidR="007E2214" w:rsidRDefault="006241E2">
          <w:pPr>
            <w:pStyle w:val="TM2"/>
            <w:rPr>
              <w:sz w:val="22"/>
              <w:lang w:eastAsia="fr-FR"/>
            </w:rPr>
          </w:pPr>
          <w:hyperlink w:anchor="_Toc162597410" w:history="1">
            <w:r w:rsidR="007E2214" w:rsidRPr="00F0315A">
              <w:rPr>
                <w:rStyle w:val="Lienhypertexte"/>
              </w:rPr>
              <w:t>1</w:t>
            </w:r>
            <w:r w:rsidR="007E2214">
              <w:rPr>
                <w:sz w:val="22"/>
                <w:lang w:eastAsia="fr-FR"/>
              </w:rPr>
              <w:tab/>
            </w:r>
            <w:r w:rsidR="007E2214" w:rsidRPr="00F0315A">
              <w:rPr>
                <w:rStyle w:val="Lienhypertexte"/>
              </w:rPr>
              <w:t>Offre de Prix</w:t>
            </w:r>
            <w:r w:rsidR="007E2214">
              <w:rPr>
                <w:webHidden/>
              </w:rPr>
              <w:tab/>
            </w:r>
            <w:r w:rsidR="007E2214">
              <w:rPr>
                <w:webHidden/>
              </w:rPr>
              <w:fldChar w:fldCharType="begin"/>
            </w:r>
            <w:r w:rsidR="007E2214">
              <w:rPr>
                <w:webHidden/>
              </w:rPr>
              <w:instrText xml:space="preserve"> PAGEREF _Toc162597410 \h </w:instrText>
            </w:r>
            <w:r w:rsidR="007E2214">
              <w:rPr>
                <w:webHidden/>
              </w:rPr>
            </w:r>
            <w:r w:rsidR="007E2214">
              <w:rPr>
                <w:webHidden/>
              </w:rPr>
              <w:fldChar w:fldCharType="separate"/>
            </w:r>
            <w:r w:rsidR="007E2214">
              <w:rPr>
                <w:webHidden/>
              </w:rPr>
              <w:t>9</w:t>
            </w:r>
            <w:r w:rsidR="007E2214">
              <w:rPr>
                <w:webHidden/>
              </w:rPr>
              <w:fldChar w:fldCharType="end"/>
            </w:r>
          </w:hyperlink>
        </w:p>
        <w:p w14:paraId="0F3E1DEF" w14:textId="0ED0D21E" w:rsidR="007E2214" w:rsidRDefault="006241E2">
          <w:pPr>
            <w:pStyle w:val="TM3"/>
            <w:rPr>
              <w:noProof/>
              <w:sz w:val="22"/>
              <w:lang w:eastAsia="fr-FR"/>
            </w:rPr>
          </w:pPr>
          <w:hyperlink w:anchor="_Toc162597411" w:history="1">
            <w:r w:rsidR="007E2214" w:rsidRPr="00F0315A">
              <w:rPr>
                <w:rStyle w:val="Lienhypertexte"/>
                <w:noProof/>
              </w:rPr>
              <w:t>1.1</w:t>
            </w:r>
            <w:r w:rsidR="007E2214">
              <w:rPr>
                <w:noProof/>
                <w:sz w:val="22"/>
                <w:lang w:eastAsia="fr-FR"/>
              </w:rPr>
              <w:tab/>
            </w:r>
            <w:r w:rsidR="007E2214" w:rsidRPr="00F0315A">
              <w:rPr>
                <w:rStyle w:val="Lienhypertexte"/>
                <w:noProof/>
              </w:rPr>
              <w:t>Conditions générales de l'offre de prix</w:t>
            </w:r>
            <w:r w:rsidR="007E2214">
              <w:rPr>
                <w:noProof/>
                <w:webHidden/>
              </w:rPr>
              <w:tab/>
            </w:r>
            <w:r w:rsidR="007E2214">
              <w:rPr>
                <w:noProof/>
                <w:webHidden/>
              </w:rPr>
              <w:fldChar w:fldCharType="begin"/>
            </w:r>
            <w:r w:rsidR="007E2214">
              <w:rPr>
                <w:noProof/>
                <w:webHidden/>
              </w:rPr>
              <w:instrText xml:space="preserve"> PAGEREF _Toc162597411 \h </w:instrText>
            </w:r>
            <w:r w:rsidR="007E2214">
              <w:rPr>
                <w:noProof/>
                <w:webHidden/>
              </w:rPr>
            </w:r>
            <w:r w:rsidR="007E2214">
              <w:rPr>
                <w:noProof/>
                <w:webHidden/>
              </w:rPr>
              <w:fldChar w:fldCharType="separate"/>
            </w:r>
            <w:r w:rsidR="007E2214">
              <w:rPr>
                <w:noProof/>
                <w:webHidden/>
              </w:rPr>
              <w:t>9</w:t>
            </w:r>
            <w:r w:rsidR="007E2214">
              <w:rPr>
                <w:noProof/>
                <w:webHidden/>
              </w:rPr>
              <w:fldChar w:fldCharType="end"/>
            </w:r>
          </w:hyperlink>
        </w:p>
        <w:p w14:paraId="5D0F16BD" w14:textId="712FD6BB" w:rsidR="007E2214" w:rsidRDefault="006241E2">
          <w:pPr>
            <w:pStyle w:val="TM3"/>
            <w:rPr>
              <w:noProof/>
              <w:sz w:val="22"/>
              <w:lang w:eastAsia="fr-FR"/>
            </w:rPr>
          </w:pPr>
          <w:hyperlink w:anchor="_Toc162597412" w:history="1">
            <w:r w:rsidR="007E2214" w:rsidRPr="00F0315A">
              <w:rPr>
                <w:rStyle w:val="Lienhypertexte"/>
                <w:noProof/>
              </w:rPr>
              <w:t>1.2</w:t>
            </w:r>
            <w:r w:rsidR="007E2214">
              <w:rPr>
                <w:noProof/>
                <w:sz w:val="22"/>
                <w:lang w:eastAsia="fr-FR"/>
              </w:rPr>
              <w:tab/>
            </w:r>
            <w:r w:rsidR="007E2214" w:rsidRPr="00F0315A">
              <w:rPr>
                <w:rStyle w:val="Lienhypertexte"/>
                <w:noProof/>
              </w:rPr>
              <w:t>Rémunération pour la Mission de base catégorie « Bâtiment » suivant la Loi MOP</w:t>
            </w:r>
            <w:r w:rsidR="007E2214">
              <w:rPr>
                <w:noProof/>
                <w:webHidden/>
              </w:rPr>
              <w:tab/>
            </w:r>
            <w:r w:rsidR="007E2214">
              <w:rPr>
                <w:noProof/>
                <w:webHidden/>
              </w:rPr>
              <w:fldChar w:fldCharType="begin"/>
            </w:r>
            <w:r w:rsidR="007E2214">
              <w:rPr>
                <w:noProof/>
                <w:webHidden/>
              </w:rPr>
              <w:instrText xml:space="preserve"> PAGEREF _Toc162597412 \h </w:instrText>
            </w:r>
            <w:r w:rsidR="007E2214">
              <w:rPr>
                <w:noProof/>
                <w:webHidden/>
              </w:rPr>
            </w:r>
            <w:r w:rsidR="007E2214">
              <w:rPr>
                <w:noProof/>
                <w:webHidden/>
              </w:rPr>
              <w:fldChar w:fldCharType="separate"/>
            </w:r>
            <w:r w:rsidR="007E2214">
              <w:rPr>
                <w:noProof/>
                <w:webHidden/>
              </w:rPr>
              <w:t>9</w:t>
            </w:r>
            <w:r w:rsidR="007E2214">
              <w:rPr>
                <w:noProof/>
                <w:webHidden/>
              </w:rPr>
              <w:fldChar w:fldCharType="end"/>
            </w:r>
          </w:hyperlink>
        </w:p>
        <w:p w14:paraId="26E8445A" w14:textId="74CB49E2" w:rsidR="007E2214" w:rsidRDefault="006241E2">
          <w:pPr>
            <w:pStyle w:val="TM2"/>
            <w:rPr>
              <w:sz w:val="22"/>
              <w:lang w:eastAsia="fr-FR"/>
            </w:rPr>
          </w:pPr>
          <w:hyperlink w:anchor="_Toc162597413" w:history="1">
            <w:r w:rsidR="007E2214" w:rsidRPr="00F0315A">
              <w:rPr>
                <w:rStyle w:val="Lienhypertexte"/>
              </w:rPr>
              <w:t>2</w:t>
            </w:r>
            <w:r w:rsidR="007E2214">
              <w:rPr>
                <w:sz w:val="22"/>
                <w:lang w:eastAsia="fr-FR"/>
              </w:rPr>
              <w:tab/>
            </w:r>
            <w:r w:rsidR="007E2214" w:rsidRPr="00F0315A">
              <w:rPr>
                <w:rStyle w:val="Lienhypertexte"/>
              </w:rPr>
              <w:t>Missions complémentaires confiées à la Maîtrise d'Œuvre</w:t>
            </w:r>
            <w:r w:rsidR="007E2214">
              <w:rPr>
                <w:webHidden/>
              </w:rPr>
              <w:tab/>
            </w:r>
            <w:r w:rsidR="007E2214">
              <w:rPr>
                <w:webHidden/>
              </w:rPr>
              <w:fldChar w:fldCharType="begin"/>
            </w:r>
            <w:r w:rsidR="007E2214">
              <w:rPr>
                <w:webHidden/>
              </w:rPr>
              <w:instrText xml:space="preserve"> PAGEREF _Toc162597413 \h </w:instrText>
            </w:r>
            <w:r w:rsidR="007E2214">
              <w:rPr>
                <w:webHidden/>
              </w:rPr>
            </w:r>
            <w:r w:rsidR="007E2214">
              <w:rPr>
                <w:webHidden/>
              </w:rPr>
              <w:fldChar w:fldCharType="separate"/>
            </w:r>
            <w:r w:rsidR="007E2214">
              <w:rPr>
                <w:webHidden/>
              </w:rPr>
              <w:t>10</w:t>
            </w:r>
            <w:r w:rsidR="007E2214">
              <w:rPr>
                <w:webHidden/>
              </w:rPr>
              <w:fldChar w:fldCharType="end"/>
            </w:r>
          </w:hyperlink>
        </w:p>
        <w:p w14:paraId="3792F58E" w14:textId="0D843B79" w:rsidR="007E2214" w:rsidRDefault="006241E2">
          <w:pPr>
            <w:pStyle w:val="TM2"/>
            <w:rPr>
              <w:sz w:val="22"/>
              <w:lang w:eastAsia="fr-FR"/>
            </w:rPr>
          </w:pPr>
          <w:hyperlink w:anchor="_Toc162597414" w:history="1">
            <w:r w:rsidR="007E2214" w:rsidRPr="00F0315A">
              <w:rPr>
                <w:rStyle w:val="Lienhypertexte"/>
                <w:bCs/>
              </w:rPr>
              <w:t>3</w:t>
            </w:r>
            <w:r w:rsidR="007E2214">
              <w:rPr>
                <w:sz w:val="22"/>
                <w:lang w:eastAsia="fr-FR"/>
              </w:rPr>
              <w:tab/>
            </w:r>
            <w:r w:rsidR="007E2214" w:rsidRPr="00F0315A">
              <w:rPr>
                <w:rStyle w:val="Lienhypertexte"/>
              </w:rPr>
              <w:t>Missions complémentaires éventuellement confiées à la Maîtrise d'Œuvre (Prestation Supplémentaire Eventuelle)</w:t>
            </w:r>
            <w:r w:rsidR="007E2214">
              <w:rPr>
                <w:webHidden/>
              </w:rPr>
              <w:tab/>
            </w:r>
            <w:r w:rsidR="007E2214">
              <w:rPr>
                <w:webHidden/>
              </w:rPr>
              <w:fldChar w:fldCharType="begin"/>
            </w:r>
            <w:r w:rsidR="007E2214">
              <w:rPr>
                <w:webHidden/>
              </w:rPr>
              <w:instrText xml:space="preserve"> PAGEREF _Toc162597414 \h </w:instrText>
            </w:r>
            <w:r w:rsidR="007E2214">
              <w:rPr>
                <w:webHidden/>
              </w:rPr>
            </w:r>
            <w:r w:rsidR="007E2214">
              <w:rPr>
                <w:webHidden/>
              </w:rPr>
              <w:fldChar w:fldCharType="separate"/>
            </w:r>
            <w:r w:rsidR="007E2214">
              <w:rPr>
                <w:webHidden/>
              </w:rPr>
              <w:t>11</w:t>
            </w:r>
            <w:r w:rsidR="007E2214">
              <w:rPr>
                <w:webHidden/>
              </w:rPr>
              <w:fldChar w:fldCharType="end"/>
            </w:r>
          </w:hyperlink>
        </w:p>
        <w:p w14:paraId="1BE31FA8" w14:textId="1EC0453C" w:rsidR="007E2214" w:rsidRDefault="006241E2">
          <w:pPr>
            <w:pStyle w:val="TM2"/>
            <w:rPr>
              <w:sz w:val="22"/>
              <w:lang w:eastAsia="fr-FR"/>
            </w:rPr>
          </w:pPr>
          <w:hyperlink w:anchor="_Toc162597415" w:history="1">
            <w:r w:rsidR="007E2214" w:rsidRPr="00F0315A">
              <w:rPr>
                <w:rStyle w:val="Lienhypertexte"/>
              </w:rPr>
              <w:t>4</w:t>
            </w:r>
            <w:r w:rsidR="007E2214">
              <w:rPr>
                <w:sz w:val="22"/>
                <w:lang w:eastAsia="fr-FR"/>
              </w:rPr>
              <w:tab/>
            </w:r>
            <w:r w:rsidR="007E2214" w:rsidRPr="00F0315A">
              <w:rPr>
                <w:rStyle w:val="Lienhypertexte"/>
              </w:rPr>
              <w:t>Avance</w:t>
            </w:r>
            <w:r w:rsidR="007E2214">
              <w:rPr>
                <w:webHidden/>
              </w:rPr>
              <w:tab/>
            </w:r>
            <w:r w:rsidR="007E2214">
              <w:rPr>
                <w:webHidden/>
              </w:rPr>
              <w:fldChar w:fldCharType="begin"/>
            </w:r>
            <w:r w:rsidR="007E2214">
              <w:rPr>
                <w:webHidden/>
              </w:rPr>
              <w:instrText xml:space="preserve"> PAGEREF _Toc162597415 \h </w:instrText>
            </w:r>
            <w:r w:rsidR="007E2214">
              <w:rPr>
                <w:webHidden/>
              </w:rPr>
            </w:r>
            <w:r w:rsidR="007E2214">
              <w:rPr>
                <w:webHidden/>
              </w:rPr>
              <w:fldChar w:fldCharType="separate"/>
            </w:r>
            <w:r w:rsidR="007E2214">
              <w:rPr>
                <w:webHidden/>
              </w:rPr>
              <w:t>11</w:t>
            </w:r>
            <w:r w:rsidR="007E2214">
              <w:rPr>
                <w:webHidden/>
              </w:rPr>
              <w:fldChar w:fldCharType="end"/>
            </w:r>
          </w:hyperlink>
        </w:p>
        <w:p w14:paraId="7342260D" w14:textId="24E3105A" w:rsidR="007E2214" w:rsidRDefault="006241E2">
          <w:pPr>
            <w:pStyle w:val="TM1"/>
            <w:rPr>
              <w:caps w:val="0"/>
              <w:color w:val="auto"/>
              <w:sz w:val="22"/>
              <w:lang w:eastAsia="fr-FR"/>
            </w:rPr>
          </w:pPr>
          <w:hyperlink w:anchor="_Toc162597416" w:history="1">
            <w:r w:rsidR="007E2214" w:rsidRPr="00F0315A">
              <w:rPr>
                <w:rStyle w:val="Lienhypertexte"/>
              </w:rPr>
              <w:t>D</w:t>
            </w:r>
            <w:r w:rsidR="007E2214">
              <w:rPr>
                <w:caps w:val="0"/>
                <w:color w:val="auto"/>
                <w:sz w:val="22"/>
                <w:lang w:eastAsia="fr-FR"/>
              </w:rPr>
              <w:tab/>
            </w:r>
            <w:r w:rsidR="007E2214" w:rsidRPr="00F0315A">
              <w:rPr>
                <w:rStyle w:val="Lienhypertexte"/>
              </w:rPr>
              <w:t>Délais d’Exécution</w:t>
            </w:r>
            <w:r w:rsidR="007E2214">
              <w:rPr>
                <w:webHidden/>
              </w:rPr>
              <w:tab/>
            </w:r>
            <w:r w:rsidR="007E2214">
              <w:rPr>
                <w:webHidden/>
              </w:rPr>
              <w:fldChar w:fldCharType="begin"/>
            </w:r>
            <w:r w:rsidR="007E2214">
              <w:rPr>
                <w:webHidden/>
              </w:rPr>
              <w:instrText xml:space="preserve"> PAGEREF _Toc162597416 \h </w:instrText>
            </w:r>
            <w:r w:rsidR="007E2214">
              <w:rPr>
                <w:webHidden/>
              </w:rPr>
            </w:r>
            <w:r w:rsidR="007E2214">
              <w:rPr>
                <w:webHidden/>
              </w:rPr>
              <w:fldChar w:fldCharType="separate"/>
            </w:r>
            <w:r w:rsidR="007E2214">
              <w:rPr>
                <w:webHidden/>
              </w:rPr>
              <w:t>12</w:t>
            </w:r>
            <w:r w:rsidR="007E2214">
              <w:rPr>
                <w:webHidden/>
              </w:rPr>
              <w:fldChar w:fldCharType="end"/>
            </w:r>
          </w:hyperlink>
        </w:p>
        <w:p w14:paraId="4BBABF80" w14:textId="575391CA" w:rsidR="007E2214" w:rsidRDefault="006241E2">
          <w:pPr>
            <w:pStyle w:val="TM1"/>
            <w:rPr>
              <w:caps w:val="0"/>
              <w:color w:val="auto"/>
              <w:sz w:val="22"/>
              <w:lang w:eastAsia="fr-FR"/>
            </w:rPr>
          </w:pPr>
          <w:hyperlink w:anchor="_Toc162597417" w:history="1">
            <w:r w:rsidR="007E2214" w:rsidRPr="00F0315A">
              <w:rPr>
                <w:rStyle w:val="Lienhypertexte"/>
              </w:rPr>
              <w:t>E</w:t>
            </w:r>
            <w:r w:rsidR="007E2214">
              <w:rPr>
                <w:caps w:val="0"/>
                <w:color w:val="auto"/>
                <w:sz w:val="22"/>
                <w:lang w:eastAsia="fr-FR"/>
              </w:rPr>
              <w:tab/>
            </w:r>
            <w:r w:rsidR="007E2214" w:rsidRPr="00F0315A">
              <w:rPr>
                <w:rStyle w:val="Lienhypertexte"/>
              </w:rPr>
              <w:t>Paiement</w:t>
            </w:r>
            <w:r w:rsidR="007E2214">
              <w:rPr>
                <w:webHidden/>
              </w:rPr>
              <w:tab/>
            </w:r>
            <w:r w:rsidR="007E2214">
              <w:rPr>
                <w:webHidden/>
              </w:rPr>
              <w:fldChar w:fldCharType="begin"/>
            </w:r>
            <w:r w:rsidR="007E2214">
              <w:rPr>
                <w:webHidden/>
              </w:rPr>
              <w:instrText xml:space="preserve"> PAGEREF _Toc162597417 \h </w:instrText>
            </w:r>
            <w:r w:rsidR="007E2214">
              <w:rPr>
                <w:webHidden/>
              </w:rPr>
            </w:r>
            <w:r w:rsidR="007E2214">
              <w:rPr>
                <w:webHidden/>
              </w:rPr>
              <w:fldChar w:fldCharType="separate"/>
            </w:r>
            <w:r w:rsidR="007E2214">
              <w:rPr>
                <w:webHidden/>
              </w:rPr>
              <w:t>12</w:t>
            </w:r>
            <w:r w:rsidR="007E2214">
              <w:rPr>
                <w:webHidden/>
              </w:rPr>
              <w:fldChar w:fldCharType="end"/>
            </w:r>
          </w:hyperlink>
        </w:p>
        <w:p w14:paraId="5651783A" w14:textId="77D9729E" w:rsidR="007E2214" w:rsidRDefault="006241E2">
          <w:pPr>
            <w:pStyle w:val="TM1"/>
            <w:rPr>
              <w:caps w:val="0"/>
              <w:color w:val="auto"/>
              <w:sz w:val="22"/>
              <w:lang w:eastAsia="fr-FR"/>
            </w:rPr>
          </w:pPr>
          <w:hyperlink w:anchor="_Toc162597418" w:history="1">
            <w:r w:rsidR="007E2214" w:rsidRPr="00F0315A">
              <w:rPr>
                <w:rStyle w:val="Lienhypertexte"/>
              </w:rPr>
              <w:t>F</w:t>
            </w:r>
            <w:r w:rsidR="007E2214">
              <w:rPr>
                <w:caps w:val="0"/>
                <w:color w:val="auto"/>
                <w:sz w:val="22"/>
                <w:lang w:eastAsia="fr-FR"/>
              </w:rPr>
              <w:tab/>
            </w:r>
            <w:r w:rsidR="007E2214" w:rsidRPr="00F0315A">
              <w:rPr>
                <w:rStyle w:val="Lienhypertexte"/>
              </w:rPr>
              <w:t>Nomenclature</w:t>
            </w:r>
            <w:r w:rsidR="007E2214">
              <w:rPr>
                <w:webHidden/>
              </w:rPr>
              <w:tab/>
            </w:r>
            <w:r w:rsidR="007E2214">
              <w:rPr>
                <w:webHidden/>
              </w:rPr>
              <w:fldChar w:fldCharType="begin"/>
            </w:r>
            <w:r w:rsidR="007E2214">
              <w:rPr>
                <w:webHidden/>
              </w:rPr>
              <w:instrText xml:space="preserve"> PAGEREF _Toc162597418 \h </w:instrText>
            </w:r>
            <w:r w:rsidR="007E2214">
              <w:rPr>
                <w:webHidden/>
              </w:rPr>
            </w:r>
            <w:r w:rsidR="007E2214">
              <w:rPr>
                <w:webHidden/>
              </w:rPr>
              <w:fldChar w:fldCharType="separate"/>
            </w:r>
            <w:r w:rsidR="007E2214">
              <w:rPr>
                <w:webHidden/>
              </w:rPr>
              <w:t>13</w:t>
            </w:r>
            <w:r w:rsidR="007E2214">
              <w:rPr>
                <w:webHidden/>
              </w:rPr>
              <w:fldChar w:fldCharType="end"/>
            </w:r>
          </w:hyperlink>
        </w:p>
        <w:p w14:paraId="0E7E2409" w14:textId="6800DD13" w:rsidR="007E2214" w:rsidRDefault="006241E2">
          <w:pPr>
            <w:pStyle w:val="TM1"/>
            <w:rPr>
              <w:caps w:val="0"/>
              <w:color w:val="auto"/>
              <w:sz w:val="22"/>
              <w:lang w:eastAsia="fr-FR"/>
            </w:rPr>
          </w:pPr>
          <w:hyperlink w:anchor="_Toc162597419" w:history="1">
            <w:r w:rsidR="007E2214" w:rsidRPr="00F0315A">
              <w:rPr>
                <w:rStyle w:val="Lienhypertexte"/>
              </w:rPr>
              <w:t>G</w:t>
            </w:r>
            <w:r w:rsidR="007E2214">
              <w:rPr>
                <w:caps w:val="0"/>
                <w:color w:val="auto"/>
                <w:sz w:val="22"/>
                <w:lang w:eastAsia="fr-FR"/>
              </w:rPr>
              <w:tab/>
            </w:r>
            <w:r w:rsidR="007E2214" w:rsidRPr="00F0315A">
              <w:rPr>
                <w:rStyle w:val="Lienhypertexte"/>
              </w:rPr>
              <w:t>Sous-traitance</w:t>
            </w:r>
            <w:r w:rsidR="007E2214">
              <w:rPr>
                <w:webHidden/>
              </w:rPr>
              <w:tab/>
            </w:r>
            <w:r w:rsidR="007E2214">
              <w:rPr>
                <w:webHidden/>
              </w:rPr>
              <w:fldChar w:fldCharType="begin"/>
            </w:r>
            <w:r w:rsidR="007E2214">
              <w:rPr>
                <w:webHidden/>
              </w:rPr>
              <w:instrText xml:space="preserve"> PAGEREF _Toc162597419 \h </w:instrText>
            </w:r>
            <w:r w:rsidR="007E2214">
              <w:rPr>
                <w:webHidden/>
              </w:rPr>
            </w:r>
            <w:r w:rsidR="007E2214">
              <w:rPr>
                <w:webHidden/>
              </w:rPr>
              <w:fldChar w:fldCharType="separate"/>
            </w:r>
            <w:r w:rsidR="007E2214">
              <w:rPr>
                <w:webHidden/>
              </w:rPr>
              <w:t>14</w:t>
            </w:r>
            <w:r w:rsidR="007E2214">
              <w:rPr>
                <w:webHidden/>
              </w:rPr>
              <w:fldChar w:fldCharType="end"/>
            </w:r>
          </w:hyperlink>
        </w:p>
        <w:p w14:paraId="18393461" w14:textId="42DEBDF4" w:rsidR="007E2214" w:rsidRDefault="006241E2">
          <w:pPr>
            <w:pStyle w:val="TM1"/>
            <w:rPr>
              <w:caps w:val="0"/>
              <w:color w:val="auto"/>
              <w:sz w:val="22"/>
              <w:lang w:eastAsia="fr-FR"/>
            </w:rPr>
          </w:pPr>
          <w:hyperlink w:anchor="_Toc162597420" w:history="1">
            <w:r w:rsidR="007E2214" w:rsidRPr="00F0315A">
              <w:rPr>
                <w:rStyle w:val="Lienhypertexte"/>
              </w:rPr>
              <w:t>H</w:t>
            </w:r>
            <w:r w:rsidR="007E2214">
              <w:rPr>
                <w:caps w:val="0"/>
                <w:color w:val="auto"/>
                <w:sz w:val="22"/>
                <w:lang w:eastAsia="fr-FR"/>
              </w:rPr>
              <w:tab/>
            </w:r>
            <w:r w:rsidR="007E2214" w:rsidRPr="00F0315A">
              <w:rPr>
                <w:rStyle w:val="Lienhypertexte"/>
              </w:rPr>
              <w:t>Représentation du maître d’œuvre</w:t>
            </w:r>
            <w:r w:rsidR="007E2214">
              <w:rPr>
                <w:webHidden/>
              </w:rPr>
              <w:tab/>
            </w:r>
            <w:r w:rsidR="007E2214">
              <w:rPr>
                <w:webHidden/>
              </w:rPr>
              <w:fldChar w:fldCharType="begin"/>
            </w:r>
            <w:r w:rsidR="007E2214">
              <w:rPr>
                <w:webHidden/>
              </w:rPr>
              <w:instrText xml:space="preserve"> PAGEREF _Toc162597420 \h </w:instrText>
            </w:r>
            <w:r w:rsidR="007E2214">
              <w:rPr>
                <w:webHidden/>
              </w:rPr>
            </w:r>
            <w:r w:rsidR="007E2214">
              <w:rPr>
                <w:webHidden/>
              </w:rPr>
              <w:fldChar w:fldCharType="separate"/>
            </w:r>
            <w:r w:rsidR="007E2214">
              <w:rPr>
                <w:webHidden/>
              </w:rPr>
              <w:t>15</w:t>
            </w:r>
            <w:r w:rsidR="007E2214">
              <w:rPr>
                <w:webHidden/>
              </w:rPr>
              <w:fldChar w:fldCharType="end"/>
            </w:r>
          </w:hyperlink>
        </w:p>
        <w:p w14:paraId="659B2F2C" w14:textId="37C8CABA" w:rsidR="007E2214" w:rsidRDefault="006241E2">
          <w:pPr>
            <w:pStyle w:val="TM1"/>
            <w:rPr>
              <w:caps w:val="0"/>
              <w:color w:val="auto"/>
              <w:sz w:val="22"/>
              <w:lang w:eastAsia="fr-FR"/>
            </w:rPr>
          </w:pPr>
          <w:hyperlink w:anchor="_Toc162597421" w:history="1">
            <w:r w:rsidR="007E2214" w:rsidRPr="00F0315A">
              <w:rPr>
                <w:rStyle w:val="Lienhypertexte"/>
              </w:rPr>
              <w:t>I</w:t>
            </w:r>
            <w:r w:rsidR="007E2214">
              <w:rPr>
                <w:caps w:val="0"/>
                <w:color w:val="auto"/>
                <w:sz w:val="22"/>
                <w:lang w:eastAsia="fr-FR"/>
              </w:rPr>
              <w:tab/>
            </w:r>
            <w:r w:rsidR="007E2214" w:rsidRPr="00F0315A">
              <w:rPr>
                <w:rStyle w:val="Lienhypertexte"/>
              </w:rPr>
              <w:t>SIGNATURE DE L’OFFRE</w:t>
            </w:r>
            <w:r w:rsidR="007E2214">
              <w:rPr>
                <w:webHidden/>
              </w:rPr>
              <w:tab/>
            </w:r>
            <w:r w:rsidR="007E2214">
              <w:rPr>
                <w:webHidden/>
              </w:rPr>
              <w:fldChar w:fldCharType="begin"/>
            </w:r>
            <w:r w:rsidR="007E2214">
              <w:rPr>
                <w:webHidden/>
              </w:rPr>
              <w:instrText xml:space="preserve"> PAGEREF _Toc162597421 \h </w:instrText>
            </w:r>
            <w:r w:rsidR="007E2214">
              <w:rPr>
                <w:webHidden/>
              </w:rPr>
            </w:r>
            <w:r w:rsidR="007E2214">
              <w:rPr>
                <w:webHidden/>
              </w:rPr>
              <w:fldChar w:fldCharType="separate"/>
            </w:r>
            <w:r w:rsidR="007E2214">
              <w:rPr>
                <w:webHidden/>
              </w:rPr>
              <w:t>15</w:t>
            </w:r>
            <w:r w:rsidR="007E2214">
              <w:rPr>
                <w:webHidden/>
              </w:rPr>
              <w:fldChar w:fldCharType="end"/>
            </w:r>
          </w:hyperlink>
        </w:p>
        <w:p w14:paraId="0D6DA532" w14:textId="2ECFC88C" w:rsidR="007E2214" w:rsidRDefault="006241E2">
          <w:pPr>
            <w:pStyle w:val="TM1"/>
            <w:rPr>
              <w:caps w:val="0"/>
              <w:color w:val="auto"/>
              <w:sz w:val="22"/>
              <w:lang w:eastAsia="fr-FR"/>
            </w:rPr>
          </w:pPr>
          <w:hyperlink w:anchor="_Toc162597422" w:history="1">
            <w:r w:rsidR="007E2214" w:rsidRPr="00F0315A">
              <w:rPr>
                <w:rStyle w:val="Lienhypertexte"/>
              </w:rPr>
              <w:t>J</w:t>
            </w:r>
            <w:r w:rsidR="007E2214">
              <w:rPr>
                <w:caps w:val="0"/>
                <w:color w:val="auto"/>
                <w:sz w:val="22"/>
                <w:lang w:eastAsia="fr-FR"/>
              </w:rPr>
              <w:tab/>
            </w:r>
            <w:r w:rsidR="007E2214" w:rsidRPr="00F0315A">
              <w:rPr>
                <w:rStyle w:val="Lienhypertexte"/>
              </w:rPr>
              <w:t>Acceptation de l’offre</w:t>
            </w:r>
            <w:r w:rsidR="007E2214">
              <w:rPr>
                <w:webHidden/>
              </w:rPr>
              <w:tab/>
            </w:r>
            <w:r w:rsidR="007E2214">
              <w:rPr>
                <w:webHidden/>
              </w:rPr>
              <w:fldChar w:fldCharType="begin"/>
            </w:r>
            <w:r w:rsidR="007E2214">
              <w:rPr>
                <w:webHidden/>
              </w:rPr>
              <w:instrText xml:space="preserve"> PAGEREF _Toc162597422 \h </w:instrText>
            </w:r>
            <w:r w:rsidR="007E2214">
              <w:rPr>
                <w:webHidden/>
              </w:rPr>
            </w:r>
            <w:r w:rsidR="007E2214">
              <w:rPr>
                <w:webHidden/>
              </w:rPr>
              <w:fldChar w:fldCharType="separate"/>
            </w:r>
            <w:r w:rsidR="007E2214">
              <w:rPr>
                <w:webHidden/>
              </w:rPr>
              <w:t>16</w:t>
            </w:r>
            <w:r w:rsidR="007E2214">
              <w:rPr>
                <w:webHidden/>
              </w:rPr>
              <w:fldChar w:fldCharType="end"/>
            </w:r>
          </w:hyperlink>
        </w:p>
        <w:p w14:paraId="65680E96" w14:textId="4B44EC0F" w:rsidR="00FE7429" w:rsidRDefault="00FE7429">
          <w:r>
            <w:rPr>
              <w:b/>
              <w:bCs/>
            </w:rPr>
            <w:fldChar w:fldCharType="end"/>
          </w:r>
        </w:p>
      </w:sdtContent>
    </w:sdt>
    <w:p w14:paraId="2019A88B" w14:textId="693A84A1" w:rsidR="00370950" w:rsidRPr="00544C46" w:rsidRDefault="00FE7429" w:rsidP="00370950">
      <w:pPr>
        <w:pStyle w:val="Titre1"/>
      </w:pPr>
      <w:r>
        <w:br w:type="page"/>
      </w:r>
      <w:bookmarkStart w:id="0" w:name="_Toc501339875"/>
      <w:bookmarkStart w:id="1" w:name="_Toc13561205"/>
      <w:bookmarkStart w:id="2" w:name="_Toc30396353"/>
      <w:bookmarkStart w:id="3" w:name="_Toc44487484"/>
      <w:bookmarkStart w:id="4" w:name="_Toc49741516"/>
      <w:bookmarkStart w:id="5" w:name="_Toc86460096"/>
      <w:bookmarkStart w:id="6" w:name="_Toc90964045"/>
      <w:bookmarkStart w:id="7" w:name="_Toc97094699"/>
      <w:bookmarkStart w:id="8" w:name="_Toc113087237"/>
      <w:bookmarkStart w:id="9" w:name="_Ref79515158"/>
      <w:bookmarkStart w:id="10" w:name="_Toc162597407"/>
      <w:r w:rsidR="0086235F" w:rsidRPr="00370950">
        <w:rPr>
          <w:caps w:val="0"/>
        </w:rPr>
        <w:lastRenderedPageBreak/>
        <w:t>Objet</w:t>
      </w:r>
      <w:r w:rsidR="0086235F" w:rsidRPr="00544C46">
        <w:rPr>
          <w:caps w:val="0"/>
        </w:rPr>
        <w:t xml:space="preserve"> du contrat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</w:p>
    <w:p w14:paraId="13639B5D" w14:textId="326FD24D" w:rsidR="00370950" w:rsidRPr="00544C46" w:rsidRDefault="00370950" w:rsidP="00370950">
      <w:r w:rsidRPr="00544C46">
        <w:t>Le contrat qui est conclu avec le "Maître d'Œuvre Privé" dont l'offre a été retenu</w:t>
      </w:r>
      <w:r w:rsidR="008E40F0">
        <w:t>e</w:t>
      </w:r>
      <w:r w:rsidRPr="00544C46">
        <w:t xml:space="preserve"> par le "Maître d'Ouvrage Public" ci-après :</w:t>
      </w:r>
    </w:p>
    <w:p w14:paraId="1997A2DE" w14:textId="77777777" w:rsidR="009119BC" w:rsidRDefault="009119BC" w:rsidP="009119BC">
      <w:pPr>
        <w:rPr>
          <w:b/>
        </w:rPr>
      </w:pPr>
      <w:r w:rsidRPr="00370950">
        <w:rPr>
          <w:b/>
          <w:bCs/>
        </w:rPr>
        <w:t>Maître D'Ouvrage</w:t>
      </w:r>
      <w:r>
        <w:rPr>
          <w:b/>
          <w:bCs/>
        </w:rPr>
        <w:t xml:space="preserve"> </w:t>
      </w:r>
      <w:r>
        <w:t>responsable de l’opération et exécutant</w:t>
      </w:r>
      <w:r w:rsidRPr="00D443AE">
        <w:t xml:space="preserve"> le marché</w:t>
      </w:r>
      <w:r>
        <w:rPr>
          <w:b/>
          <w:bCs/>
        </w:rPr>
        <w:t xml:space="preserve"> </w:t>
      </w:r>
      <w:r w:rsidRPr="00370950">
        <w:rPr>
          <w:b/>
          <w:bCs/>
        </w:rPr>
        <w:t>:</w:t>
      </w:r>
    </w:p>
    <w:p w14:paraId="724DCC36" w14:textId="0DE352B0" w:rsidR="00964392" w:rsidRPr="00517089" w:rsidRDefault="00370950" w:rsidP="00964392">
      <w:pPr>
        <w:jc w:val="center"/>
        <w:rPr>
          <w:rFonts w:ascii="Calibri" w:hAnsi="Calibri" w:cs="Calibri"/>
          <w:b/>
          <w:bCs/>
        </w:rPr>
      </w:pPr>
      <w:bookmarkStart w:id="11" w:name="OLE_LINK3"/>
      <w:bookmarkStart w:id="12" w:name="OLE_LINK4"/>
      <w:r w:rsidRPr="00B86EBC">
        <w:rPr>
          <w:b/>
        </w:rPr>
        <w:t xml:space="preserve">Centre </w:t>
      </w:r>
      <w:r w:rsidR="00964392" w:rsidRPr="00B86EBC">
        <w:rPr>
          <w:rFonts w:ascii="Calibri" w:hAnsi="Calibri" w:cs="Calibri"/>
          <w:b/>
          <w:bCs/>
        </w:rPr>
        <w:t>Hospitalier d’Avignon</w:t>
      </w:r>
    </w:p>
    <w:p w14:paraId="39D14F40" w14:textId="77777777" w:rsidR="00877817" w:rsidRDefault="00964392" w:rsidP="00877817">
      <w:pPr>
        <w:spacing w:after="0" w:line="259" w:lineRule="auto"/>
        <w:jc w:val="center"/>
      </w:pPr>
      <w:r>
        <w:rPr>
          <w:rStyle w:val="wacimagecontainer"/>
          <w:rFonts w:ascii="Segoe UI" w:hAnsi="Segoe UI" w:cs="Segoe UI"/>
          <w:noProof/>
          <w:color w:val="000000"/>
          <w:sz w:val="18"/>
          <w:szCs w:val="18"/>
          <w:shd w:val="clear" w:color="auto" w:fill="FFFFFF"/>
        </w:rPr>
        <w:drawing>
          <wp:inline distT="0" distB="0" distL="0" distR="0" wp14:anchorId="726FF962" wp14:editId="4CBF18BD">
            <wp:extent cx="1289378" cy="541324"/>
            <wp:effectExtent l="0" t="0" r="6350" b="0"/>
            <wp:docPr id="2011056379" name="Image 2011056379" descr="Une image contenant Police, texte, logo, Graphiqu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1056379" name="Image 2" descr="Une image contenant Police, texte, logo, Graphiqu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9357" cy="545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 w:cs="Calibri"/>
          <w:color w:val="000000"/>
          <w:sz w:val="22"/>
          <w:shd w:val="clear" w:color="auto" w:fill="FFFFFF"/>
        </w:rPr>
        <w:br/>
      </w:r>
      <w:r w:rsidR="00877817" w:rsidRPr="005C39D5">
        <w:t xml:space="preserve">Représenté par </w:t>
      </w:r>
      <w:r w:rsidR="00877817" w:rsidRPr="00DA0281">
        <w:t>M. PINZELLI</w:t>
      </w:r>
    </w:p>
    <w:p w14:paraId="2DA01C71" w14:textId="2DDA1C99" w:rsidR="00964392" w:rsidRPr="00214AC4" w:rsidRDefault="00964392" w:rsidP="00877817">
      <w:pPr>
        <w:spacing w:after="0"/>
      </w:pPr>
    </w:p>
    <w:bookmarkEnd w:id="11"/>
    <w:bookmarkEnd w:id="12"/>
    <w:p w14:paraId="1016B949" w14:textId="77777777" w:rsidR="00765BFB" w:rsidRPr="00370950" w:rsidRDefault="00765BFB" w:rsidP="00370950">
      <w:pPr>
        <w:rPr>
          <w:b/>
        </w:rPr>
      </w:pPr>
    </w:p>
    <w:p w14:paraId="425B83C1" w14:textId="77777777" w:rsidR="009119BC" w:rsidRDefault="00370950" w:rsidP="00370950">
      <w:pPr>
        <w:rPr>
          <w:b/>
        </w:rPr>
      </w:pPr>
      <w:r w:rsidRPr="00370950">
        <w:rPr>
          <w:b/>
          <w:bCs/>
        </w:rPr>
        <w:t>Assistant Maitre D’Ouvrage :</w:t>
      </w:r>
    </w:p>
    <w:p w14:paraId="2C2BDE03" w14:textId="2798C335" w:rsidR="00AB0A4F" w:rsidRDefault="00AB0A4F" w:rsidP="00AB0A4F">
      <w:pPr>
        <w:spacing w:after="0"/>
        <w:jc w:val="center"/>
        <w:rPr>
          <w:b/>
          <w:bCs/>
          <w:iCs/>
        </w:rPr>
      </w:pPr>
      <w:r w:rsidRPr="00214AC4">
        <w:rPr>
          <w:b/>
        </w:rPr>
        <w:t xml:space="preserve">A2MO - </w:t>
      </w:r>
      <w:r w:rsidRPr="00214AC4">
        <w:rPr>
          <w:b/>
          <w:bCs/>
          <w:iCs/>
        </w:rPr>
        <w:t xml:space="preserve">Agence de </w:t>
      </w:r>
      <w:r>
        <w:rPr>
          <w:b/>
          <w:bCs/>
          <w:iCs/>
        </w:rPr>
        <w:t>Lyon</w:t>
      </w:r>
    </w:p>
    <w:p w14:paraId="29F0E5D1" w14:textId="77777777" w:rsidR="00AB0A4F" w:rsidRPr="00214AC4" w:rsidRDefault="00AB0A4F" w:rsidP="00AB0A4F">
      <w:pPr>
        <w:spacing w:after="0"/>
        <w:jc w:val="center"/>
        <w:rPr>
          <w:b/>
          <w:bCs/>
          <w:iCs/>
        </w:rPr>
      </w:pPr>
    </w:p>
    <w:p w14:paraId="19AD5CC4" w14:textId="77777777" w:rsidR="00AB0A4F" w:rsidRDefault="00AB0A4F" w:rsidP="00AB0A4F">
      <w:pPr>
        <w:spacing w:after="0"/>
        <w:jc w:val="center"/>
      </w:pPr>
      <w:r>
        <w:rPr>
          <w:noProof/>
        </w:rPr>
        <w:drawing>
          <wp:inline distT="0" distB="0" distL="0" distR="0" wp14:anchorId="6C952B6D" wp14:editId="31AFE6B7">
            <wp:extent cx="1367942" cy="814333"/>
            <wp:effectExtent l="0" t="0" r="0" b="5080"/>
            <wp:docPr id="1734459521" name="Image 1734459521" descr="Une image contenant Graphique, capture d’écran, graphisme, conceptio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4459521" name="Image 1734459521" descr="Une image contenant Graphique, capture d’écran, graphisme, conception&#10;&#10;Description générée automatiquement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7589" b="19255"/>
                    <a:stretch/>
                  </pic:blipFill>
                  <pic:spPr bwMode="auto">
                    <a:xfrm>
                      <a:off x="0" y="0"/>
                      <a:ext cx="1374532" cy="818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CC9CE0" w14:textId="77777777" w:rsidR="00AB0A4F" w:rsidRPr="00214AC4" w:rsidRDefault="00AB0A4F" w:rsidP="00AB0A4F">
      <w:pPr>
        <w:spacing w:after="0"/>
        <w:jc w:val="center"/>
      </w:pPr>
    </w:p>
    <w:p w14:paraId="07EFAA4E" w14:textId="77777777" w:rsidR="008625D8" w:rsidRDefault="00AB0A4F" w:rsidP="00AB0A4F">
      <w:pPr>
        <w:spacing w:after="0"/>
        <w:jc w:val="center"/>
      </w:pPr>
      <w:r w:rsidRPr="00214AC4">
        <w:t xml:space="preserve">Représenté par </w:t>
      </w:r>
    </w:p>
    <w:p w14:paraId="15F21C83" w14:textId="77777777" w:rsidR="008625D8" w:rsidRDefault="008625D8" w:rsidP="00AB0A4F">
      <w:pPr>
        <w:spacing w:after="0"/>
        <w:jc w:val="center"/>
      </w:pPr>
      <w:r>
        <w:t xml:space="preserve">Mme Anne-Laure BOURRAT (Programmiste) et </w:t>
      </w:r>
    </w:p>
    <w:p w14:paraId="06AB16C5" w14:textId="106536C0" w:rsidR="00AB0A4F" w:rsidRPr="00214AC4" w:rsidRDefault="008625D8" w:rsidP="00AB0A4F">
      <w:pPr>
        <w:spacing w:after="0"/>
        <w:jc w:val="center"/>
      </w:pPr>
      <w:r>
        <w:t>Mme Delphine FOREST-EON (Conductrice d’opérations)</w:t>
      </w:r>
    </w:p>
    <w:p w14:paraId="63C1F678" w14:textId="77777777" w:rsidR="00765BFB" w:rsidRDefault="00765BFB" w:rsidP="00370950"/>
    <w:p w14:paraId="46ACC7F1" w14:textId="1CFE52FA" w:rsidR="00370950" w:rsidRPr="00544C46" w:rsidRDefault="00370950" w:rsidP="00370950">
      <w:proofErr w:type="gramStart"/>
      <w:r w:rsidRPr="00544C46">
        <w:t>puis</w:t>
      </w:r>
      <w:proofErr w:type="gramEnd"/>
      <w:r w:rsidRPr="00544C46">
        <w:t xml:space="preserve"> accepté par le "Pouvoir Adjudicateur » est un contrat de Maîtrise d'Œuvre ayant l'objet ci-après :</w:t>
      </w:r>
    </w:p>
    <w:p w14:paraId="6D7F3E31" w14:textId="6B5F1607" w:rsidR="00370950" w:rsidRPr="00370950" w:rsidRDefault="00765BFB" w:rsidP="22867B41">
      <w:pPr>
        <w:rPr>
          <w:b/>
          <w:bCs/>
          <w:sz w:val="22"/>
        </w:rPr>
      </w:pPr>
      <w:r w:rsidRPr="22867B41">
        <w:rPr>
          <w:b/>
          <w:bCs/>
          <w:sz w:val="22"/>
        </w:rPr>
        <w:t>LE PROJET,</w:t>
      </w:r>
      <w:r w:rsidR="009D7F57" w:rsidRPr="22867B41">
        <w:rPr>
          <w:b/>
          <w:bCs/>
          <w:sz w:val="22"/>
        </w:rPr>
        <w:t xml:space="preserve"> </w:t>
      </w:r>
      <w:r w:rsidR="008E40F0">
        <w:t xml:space="preserve">Extension du service </w:t>
      </w:r>
      <w:r w:rsidR="008625D8">
        <w:t xml:space="preserve">de </w:t>
      </w:r>
      <w:r w:rsidR="008E40F0">
        <w:t>maternité</w:t>
      </w:r>
      <w:r w:rsidRPr="22867B41">
        <w:rPr>
          <w:b/>
          <w:bCs/>
          <w:sz w:val="22"/>
        </w:rPr>
        <w:t xml:space="preserve"> </w:t>
      </w:r>
      <w:r w:rsidR="007F392F" w:rsidRPr="22867B41">
        <w:rPr>
          <w:b/>
          <w:bCs/>
          <w:sz w:val="22"/>
        </w:rPr>
        <w:t>conformément au programme architectural, fonctionnel et technique qui s’y rapporte.</w:t>
      </w:r>
      <w:r w:rsidR="00370950" w:rsidRPr="22867B41">
        <w:rPr>
          <w:b/>
          <w:bCs/>
          <w:sz w:val="22"/>
        </w:rPr>
        <w:t xml:space="preserve"> </w:t>
      </w:r>
    </w:p>
    <w:p w14:paraId="4581CF3E" w14:textId="77777777" w:rsidR="00370950" w:rsidRPr="00544C46" w:rsidRDefault="00370950" w:rsidP="00370950">
      <w:pPr>
        <w:rPr>
          <w:sz w:val="22"/>
        </w:rPr>
      </w:pPr>
    </w:p>
    <w:p w14:paraId="1FF857AA" w14:textId="77777777" w:rsidR="00370950" w:rsidRPr="00544C46" w:rsidRDefault="00370950" w:rsidP="00370950">
      <w:r w:rsidRPr="00544C46">
        <w:t>L'offre a été établie sur la base :</w:t>
      </w:r>
    </w:p>
    <w:p w14:paraId="1547DBF1" w14:textId="2E6E728A" w:rsidR="00370950" w:rsidRPr="00544C46" w:rsidRDefault="00765BFB" w:rsidP="00370950">
      <w:pPr>
        <w:pStyle w:val="Paragraphedeliste"/>
      </w:pPr>
      <w:r>
        <w:t>Des</w:t>
      </w:r>
      <w:r w:rsidR="00370950">
        <w:t xml:space="preserve"> conditions économiques en vigueur au mois </w:t>
      </w:r>
      <w:r w:rsidR="00474926">
        <w:rPr>
          <w:b/>
          <w:bCs/>
        </w:rPr>
        <w:t xml:space="preserve">octobre </w:t>
      </w:r>
      <w:r w:rsidR="00642CAC">
        <w:rPr>
          <w:b/>
          <w:bCs/>
        </w:rPr>
        <w:t>2025</w:t>
      </w:r>
      <w:r w:rsidR="004A79D1" w:rsidRPr="22867B41">
        <w:rPr>
          <w:b/>
          <w:bCs/>
        </w:rPr>
        <w:t xml:space="preserve"> </w:t>
      </w:r>
      <w:r w:rsidR="00370950">
        <w:t>(</w:t>
      </w:r>
      <w:r w:rsidR="00370950" w:rsidRPr="00355C92">
        <w:rPr>
          <w:b/>
          <w:bCs/>
        </w:rPr>
        <w:t>mois ZERO - m0 Etude</w:t>
      </w:r>
      <w:r w:rsidR="00370950">
        <w:t>).</w:t>
      </w:r>
    </w:p>
    <w:p w14:paraId="00CD7576" w14:textId="392F6823" w:rsidR="00370950" w:rsidRDefault="00765BFB" w:rsidP="00370950">
      <w:pPr>
        <w:pStyle w:val="Paragraphedeliste"/>
      </w:pPr>
      <w:r w:rsidRPr="00544C46">
        <w:t>Du</w:t>
      </w:r>
      <w:r w:rsidR="00370950" w:rsidRPr="00544C46">
        <w:t xml:space="preserve"> Cahier des Clauses Administr</w:t>
      </w:r>
      <w:r w:rsidR="007F392F">
        <w:t xml:space="preserve">atives Particulières en date </w:t>
      </w:r>
      <w:r w:rsidR="00546FCC">
        <w:t>d’octobre</w:t>
      </w:r>
      <w:r w:rsidR="00474926" w:rsidRPr="005C3843">
        <w:rPr>
          <w:b/>
          <w:bCs/>
        </w:rPr>
        <w:t xml:space="preserve"> </w:t>
      </w:r>
      <w:r w:rsidR="005C3843" w:rsidRPr="005C3843">
        <w:rPr>
          <w:b/>
          <w:bCs/>
        </w:rPr>
        <w:t>2025</w:t>
      </w:r>
      <w:r w:rsidR="009832FD">
        <w:t xml:space="preserve"> </w:t>
      </w:r>
      <w:r w:rsidR="00370950" w:rsidRPr="00544C46">
        <w:t>des documents qui y sont mentionnés.</w:t>
      </w:r>
    </w:p>
    <w:p w14:paraId="536C1AE6" w14:textId="18163760" w:rsidR="00111CA6" w:rsidRPr="00544C46" w:rsidRDefault="00765BFB" w:rsidP="00111CA6">
      <w:pPr>
        <w:pStyle w:val="Paragraphedeliste"/>
      </w:pPr>
      <w:r w:rsidRPr="00544C46">
        <w:t>Du</w:t>
      </w:r>
      <w:r w:rsidR="00111CA6" w:rsidRPr="00544C46">
        <w:t xml:space="preserve"> Cahier des Clauses </w:t>
      </w:r>
      <w:r w:rsidR="00111CA6">
        <w:t>Techniques</w:t>
      </w:r>
      <w:r w:rsidR="00111CA6" w:rsidRPr="00544C46">
        <w:t xml:space="preserve"> Particulières en date </w:t>
      </w:r>
      <w:r w:rsidR="005C3843">
        <w:t>d</w:t>
      </w:r>
      <w:r w:rsidR="00546FCC">
        <w:t>’</w:t>
      </w:r>
      <w:r w:rsidR="00474926">
        <w:rPr>
          <w:b/>
          <w:bCs/>
        </w:rPr>
        <w:t>octobre</w:t>
      </w:r>
      <w:r w:rsidR="00474926" w:rsidRPr="005C3843">
        <w:rPr>
          <w:b/>
          <w:bCs/>
        </w:rPr>
        <w:t xml:space="preserve"> </w:t>
      </w:r>
      <w:r w:rsidR="005C3843" w:rsidRPr="005C3843">
        <w:rPr>
          <w:b/>
          <w:bCs/>
        </w:rPr>
        <w:t>2025</w:t>
      </w:r>
      <w:r w:rsidR="005C3843">
        <w:t xml:space="preserve"> </w:t>
      </w:r>
      <w:r w:rsidR="00111CA6" w:rsidRPr="00544C46">
        <w:t>et des documents qui y sont mentionnés.</w:t>
      </w:r>
    </w:p>
    <w:p w14:paraId="651FD93A" w14:textId="7B48DD2A" w:rsidR="00370950" w:rsidRPr="005C3843" w:rsidRDefault="004D576E" w:rsidP="00370950">
      <w:pPr>
        <w:pStyle w:val="Paragraphedeliste"/>
        <w:rPr>
          <w:b/>
          <w:bCs/>
        </w:rPr>
      </w:pPr>
      <w:r w:rsidRPr="005C3843">
        <w:t>D</w:t>
      </w:r>
      <w:r w:rsidR="00370950" w:rsidRPr="005C3843">
        <w:t xml:space="preserve">u programme établi par le Maître d'Ouvrage et de ses annexes en date </w:t>
      </w:r>
      <w:r w:rsidR="00546FCC" w:rsidRPr="005C3843">
        <w:t>d’octobre</w:t>
      </w:r>
      <w:r w:rsidR="00474926" w:rsidRPr="005C3843">
        <w:rPr>
          <w:bCs/>
        </w:rPr>
        <w:t xml:space="preserve"> </w:t>
      </w:r>
      <w:r w:rsidR="007B19B1" w:rsidRPr="005C3843">
        <w:rPr>
          <w:b/>
        </w:rPr>
        <w:t>202</w:t>
      </w:r>
      <w:r w:rsidR="008E40F0" w:rsidRPr="005C3843">
        <w:rPr>
          <w:b/>
        </w:rPr>
        <w:t>5</w:t>
      </w:r>
    </w:p>
    <w:p w14:paraId="5F1552F0" w14:textId="66B34A62" w:rsidR="00EC03E2" w:rsidRPr="005C3843" w:rsidRDefault="00EC03E2" w:rsidP="00370950">
      <w:pPr>
        <w:pStyle w:val="Paragraphedeliste"/>
        <w:rPr>
          <w:b/>
          <w:bCs/>
        </w:rPr>
      </w:pPr>
      <w:r w:rsidRPr="005C3843">
        <w:rPr>
          <w:b/>
        </w:rPr>
        <w:t>L’enveloppe financière</w:t>
      </w:r>
      <w:r w:rsidR="003C1B24" w:rsidRPr="005C3843">
        <w:rPr>
          <w:b/>
        </w:rPr>
        <w:t xml:space="preserve"> prévisionnelle </w:t>
      </w:r>
      <w:r w:rsidR="001D018F" w:rsidRPr="005C3843">
        <w:rPr>
          <w:b/>
        </w:rPr>
        <w:t xml:space="preserve">(Co) </w:t>
      </w:r>
      <w:r w:rsidR="003C1B24" w:rsidRPr="005C3843">
        <w:rPr>
          <w:b/>
        </w:rPr>
        <w:t>affecté</w:t>
      </w:r>
      <w:r w:rsidR="00734824" w:rsidRPr="005C3843">
        <w:rPr>
          <w:b/>
        </w:rPr>
        <w:t>e</w:t>
      </w:r>
      <w:r w:rsidR="003C1B24" w:rsidRPr="005C3843">
        <w:rPr>
          <w:b/>
        </w:rPr>
        <w:t xml:space="preserve"> au</w:t>
      </w:r>
      <w:r w:rsidR="00734824" w:rsidRPr="005C3843">
        <w:rPr>
          <w:b/>
        </w:rPr>
        <w:t xml:space="preserve">x travaux est de </w:t>
      </w:r>
      <w:r w:rsidR="008E40F0" w:rsidRPr="005C3843">
        <w:rPr>
          <w:b/>
        </w:rPr>
        <w:t>2</w:t>
      </w:r>
      <w:r w:rsidR="00734824" w:rsidRPr="005C3843">
        <w:rPr>
          <w:b/>
        </w:rPr>
        <w:t> </w:t>
      </w:r>
      <w:r w:rsidR="008E40F0" w:rsidRPr="005C3843">
        <w:rPr>
          <w:b/>
        </w:rPr>
        <w:t>1</w:t>
      </w:r>
      <w:r w:rsidR="007A7840" w:rsidRPr="005C3843">
        <w:rPr>
          <w:b/>
        </w:rPr>
        <w:t>25</w:t>
      </w:r>
      <w:r w:rsidR="00734824" w:rsidRPr="005C3843">
        <w:rPr>
          <w:b/>
        </w:rPr>
        <w:t> 000 € HT</w:t>
      </w:r>
    </w:p>
    <w:p w14:paraId="225C77D7" w14:textId="77777777" w:rsidR="001D018F" w:rsidRPr="00B849D8" w:rsidRDefault="001D018F" w:rsidP="001D018F">
      <w:pPr>
        <w:pStyle w:val="Paragraphedeliste"/>
        <w:numPr>
          <w:ilvl w:val="0"/>
          <w:numId w:val="0"/>
        </w:numPr>
        <w:ind w:left="1003"/>
        <w:rPr>
          <w:b/>
          <w:bCs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3681"/>
        <w:gridCol w:w="5238"/>
      </w:tblGrid>
      <w:tr w:rsidR="001D018F" w14:paraId="4F8CB076" w14:textId="77777777" w:rsidTr="001D018F">
        <w:tc>
          <w:tcPr>
            <w:tcW w:w="3681" w:type="dxa"/>
          </w:tcPr>
          <w:p w14:paraId="393CE74D" w14:textId="0868DAC1" w:rsidR="001D018F" w:rsidRDefault="001D018F" w:rsidP="00474926">
            <w:r>
              <w:t>Enveloppe financière prévisionnelle (Co)</w:t>
            </w:r>
          </w:p>
        </w:tc>
        <w:tc>
          <w:tcPr>
            <w:tcW w:w="5238" w:type="dxa"/>
          </w:tcPr>
          <w:p w14:paraId="70823DE0" w14:textId="79D87FC1" w:rsidR="001D018F" w:rsidRDefault="001D018F" w:rsidP="00474926">
            <w:r w:rsidRPr="005C3843">
              <w:t>2 </w:t>
            </w:r>
            <w:r w:rsidR="008E40F0" w:rsidRPr="005C3843">
              <w:t>1</w:t>
            </w:r>
            <w:r w:rsidR="007A7840" w:rsidRPr="005C3843">
              <w:t>25</w:t>
            </w:r>
            <w:r w:rsidRPr="005C3843">
              <w:t> 000 € HT</w:t>
            </w:r>
          </w:p>
        </w:tc>
      </w:tr>
    </w:tbl>
    <w:p w14:paraId="6426A2B5" w14:textId="77777777" w:rsidR="001D018F" w:rsidRPr="00544C46" w:rsidRDefault="001D018F" w:rsidP="00370950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3681"/>
        <w:gridCol w:w="5238"/>
      </w:tblGrid>
      <w:tr w:rsidR="00765BFB" w14:paraId="7F8178F4" w14:textId="77777777" w:rsidTr="001D018F">
        <w:tc>
          <w:tcPr>
            <w:tcW w:w="3681" w:type="dxa"/>
          </w:tcPr>
          <w:p w14:paraId="33809FCF" w14:textId="7AF20197" w:rsidR="00765BFB" w:rsidRDefault="00765BFB" w:rsidP="00370950">
            <w:r w:rsidRPr="00544C46">
              <w:t>Date du marché</w:t>
            </w:r>
            <w:r w:rsidRPr="00544C46">
              <w:tab/>
              <w:t>:</w:t>
            </w:r>
          </w:p>
        </w:tc>
        <w:tc>
          <w:tcPr>
            <w:tcW w:w="5238" w:type="dxa"/>
          </w:tcPr>
          <w:p w14:paraId="687F8796" w14:textId="77777777" w:rsidR="00765BFB" w:rsidRDefault="00765BFB" w:rsidP="00370950"/>
        </w:tc>
      </w:tr>
      <w:tr w:rsidR="22867B41" w14:paraId="6294AFC3" w14:textId="77777777" w:rsidTr="001D018F">
        <w:trPr>
          <w:trHeight w:val="300"/>
        </w:trPr>
        <w:tc>
          <w:tcPr>
            <w:tcW w:w="3681" w:type="dxa"/>
          </w:tcPr>
          <w:p w14:paraId="458FBA98" w14:textId="13DEB732" w:rsidR="001D018F" w:rsidRDefault="410E7F8C" w:rsidP="22867B41">
            <w:r>
              <w:t>Montant du marché HT, en Euros</w:t>
            </w:r>
          </w:p>
        </w:tc>
        <w:tc>
          <w:tcPr>
            <w:tcW w:w="5238" w:type="dxa"/>
          </w:tcPr>
          <w:p w14:paraId="31E68824" w14:textId="2D49123B" w:rsidR="22867B41" w:rsidRDefault="22867B41" w:rsidP="22867B41"/>
        </w:tc>
      </w:tr>
      <w:tr w:rsidR="00765BFB" w14:paraId="5D30A59B" w14:textId="77777777" w:rsidTr="001D018F">
        <w:tc>
          <w:tcPr>
            <w:tcW w:w="3681" w:type="dxa"/>
          </w:tcPr>
          <w:p w14:paraId="250A2553" w14:textId="765AA801" w:rsidR="00765BFB" w:rsidRDefault="00765BFB" w:rsidP="00370950">
            <w:r w:rsidRPr="00544C46">
              <w:t>Montant du marché TTC</w:t>
            </w:r>
            <w:r>
              <w:t>, en Euros :</w:t>
            </w:r>
          </w:p>
        </w:tc>
        <w:tc>
          <w:tcPr>
            <w:tcW w:w="5238" w:type="dxa"/>
          </w:tcPr>
          <w:p w14:paraId="11469E39" w14:textId="77777777" w:rsidR="00765BFB" w:rsidRDefault="00765BFB" w:rsidP="00370950"/>
        </w:tc>
      </w:tr>
    </w:tbl>
    <w:p w14:paraId="44190826" w14:textId="77777777" w:rsidR="00370950" w:rsidRDefault="00370950" w:rsidP="00370950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3681"/>
        <w:gridCol w:w="5238"/>
      </w:tblGrid>
      <w:tr w:rsidR="001D018F" w14:paraId="7E84B48C" w14:textId="77777777" w:rsidTr="001D018F">
        <w:tc>
          <w:tcPr>
            <w:tcW w:w="3681" w:type="dxa"/>
          </w:tcPr>
          <w:p w14:paraId="048D82F9" w14:textId="70429A19" w:rsidR="001D018F" w:rsidRDefault="001D018F" w:rsidP="00474926">
            <w:r>
              <w:t xml:space="preserve">Soit un </w:t>
            </w:r>
            <w:r w:rsidRPr="001D018F">
              <w:rPr>
                <w:u w:val="single"/>
              </w:rPr>
              <w:t>taux de rémunération (t</w:t>
            </w:r>
            <w:r w:rsidRPr="001D018F">
              <w:t>), en %</w:t>
            </w:r>
          </w:p>
          <w:p w14:paraId="2DAFB0A8" w14:textId="79F63421" w:rsidR="001D018F" w:rsidRDefault="001D018F" w:rsidP="00474926">
            <w:r>
              <w:lastRenderedPageBreak/>
              <w:t>Toutes missions confondues</w:t>
            </w:r>
          </w:p>
        </w:tc>
        <w:tc>
          <w:tcPr>
            <w:tcW w:w="5238" w:type="dxa"/>
          </w:tcPr>
          <w:p w14:paraId="4818E7E2" w14:textId="77777777" w:rsidR="001D018F" w:rsidRDefault="001D018F" w:rsidP="00474926"/>
        </w:tc>
      </w:tr>
    </w:tbl>
    <w:p w14:paraId="0F5A73F2" w14:textId="6226C165" w:rsidR="00370950" w:rsidRPr="007B19B1" w:rsidRDefault="00370950" w:rsidP="00370950">
      <w:pPr>
        <w:rPr>
          <w:b/>
        </w:rPr>
      </w:pPr>
      <w:r w:rsidRPr="007B19B1">
        <w:rPr>
          <w:b/>
        </w:rPr>
        <w:t xml:space="preserve">Ordonnateur : </w:t>
      </w:r>
      <w:r w:rsidR="007F392F" w:rsidRPr="007B19B1">
        <w:rPr>
          <w:b/>
        </w:rPr>
        <w:t xml:space="preserve">Le Directeur du </w:t>
      </w:r>
      <w:r w:rsidRPr="007B19B1">
        <w:rPr>
          <w:b/>
        </w:rPr>
        <w:t xml:space="preserve">Centre Hospitalier </w:t>
      </w:r>
      <w:r w:rsidR="0062748F" w:rsidRPr="007B19B1">
        <w:rPr>
          <w:b/>
        </w:rPr>
        <w:t>d’Avignon</w:t>
      </w:r>
    </w:p>
    <w:p w14:paraId="1C1ED219" w14:textId="77777777" w:rsidR="00370950" w:rsidRPr="007B19B1" w:rsidRDefault="00370950" w:rsidP="00370950">
      <w:pPr>
        <w:rPr>
          <w:b/>
        </w:rPr>
      </w:pPr>
      <w:r w:rsidRPr="007B19B1">
        <w:rPr>
          <w:b/>
        </w:rPr>
        <w:t xml:space="preserve">Comptable assignataire des paiements : Le Trésorier principal </w:t>
      </w:r>
    </w:p>
    <w:p w14:paraId="656ED1FC" w14:textId="32433115" w:rsidR="00370950" w:rsidRPr="007B19B1" w:rsidRDefault="009119BC" w:rsidP="00370950">
      <w:r w:rsidRPr="007B19B1">
        <w:t xml:space="preserve">Personne habilitée à donner les renseignements prévus aux articles R2191-60 du Code de la Commande Publique : Monsieur </w:t>
      </w:r>
      <w:r w:rsidR="00A05EF4" w:rsidRPr="007B19B1">
        <w:t xml:space="preserve">ou Madame </w:t>
      </w:r>
      <w:r w:rsidRPr="007B19B1">
        <w:t xml:space="preserve">Le Directeur du Centre Hospitalier </w:t>
      </w:r>
      <w:r w:rsidR="00BC189D" w:rsidRPr="007B19B1">
        <w:t>d’Avignon.</w:t>
      </w:r>
    </w:p>
    <w:p w14:paraId="677AA6A2" w14:textId="77777777" w:rsidR="00370950" w:rsidRPr="00544C46" w:rsidRDefault="00370950" w:rsidP="22867B4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 xml:space="preserve">Cadre réservé à la mention </w:t>
      </w:r>
      <w:proofErr w:type="gramStart"/>
      <w:r>
        <w:t>NANTISSEMENT:</w:t>
      </w:r>
      <w:proofErr w:type="gramEnd"/>
    </w:p>
    <w:p w14:paraId="675778E1" w14:textId="77777777" w:rsidR="00370950" w:rsidRPr="00544C46" w:rsidRDefault="00370950" w:rsidP="003709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14:paraId="21C53C63" w14:textId="77777777" w:rsidR="00370950" w:rsidRPr="00544C46" w:rsidRDefault="00370950" w:rsidP="003709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14:paraId="78514E62" w14:textId="77777777" w:rsidR="00370950" w:rsidRPr="00544C46" w:rsidRDefault="00370950" w:rsidP="003709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14:paraId="6238F638" w14:textId="77777777" w:rsidR="00370950" w:rsidRPr="00544C46" w:rsidRDefault="00370950" w:rsidP="003709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14:paraId="3E4A9C7C" w14:textId="77777777" w:rsidR="00370950" w:rsidRPr="00544C46" w:rsidRDefault="00370950" w:rsidP="003709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sz w:val="22"/>
        </w:rPr>
      </w:pPr>
    </w:p>
    <w:p w14:paraId="1AB4CCE2" w14:textId="700E2623" w:rsidR="009119BC" w:rsidRPr="00F240DB" w:rsidRDefault="009119BC" w:rsidP="009119BC">
      <w:r w:rsidRPr="00F240DB">
        <w:t>Le marché est passé en application de l’article</w:t>
      </w:r>
      <w:r w:rsidR="00546FCC">
        <w:t xml:space="preserve"> </w:t>
      </w:r>
      <w:r w:rsidR="00454B40">
        <w:t>R-2122-6</w:t>
      </w:r>
      <w:r>
        <w:t xml:space="preserve"> </w:t>
      </w:r>
      <w:r w:rsidRPr="00F240DB">
        <w:t xml:space="preserve">et des articles </w:t>
      </w:r>
      <w:r>
        <w:t>R.</w:t>
      </w:r>
      <w:r w:rsidR="00454B40">
        <w:t>2162</w:t>
      </w:r>
      <w:r>
        <w:t>-</w:t>
      </w:r>
      <w:r w:rsidR="00454B40">
        <w:t xml:space="preserve">15 </w:t>
      </w:r>
      <w:r>
        <w:t>à 2</w:t>
      </w:r>
      <w:r w:rsidR="00454B40">
        <w:t>1</w:t>
      </w:r>
      <w:r w:rsidRPr="00F240DB">
        <w:t xml:space="preserve"> </w:t>
      </w:r>
      <w:r>
        <w:t xml:space="preserve">du Code de la Commande Publique </w:t>
      </w:r>
      <w:r w:rsidRPr="00F240DB">
        <w:t xml:space="preserve">et selon les dispositions </w:t>
      </w:r>
      <w:r>
        <w:t>du Livre IV du Code de la Commande Publique</w:t>
      </w:r>
      <w:r w:rsidRPr="00F240DB">
        <w:t>.</w:t>
      </w:r>
    </w:p>
    <w:p w14:paraId="7EE28856" w14:textId="77777777" w:rsidR="00370950" w:rsidRPr="00544C46" w:rsidRDefault="00370950" w:rsidP="00370950">
      <w:pPr>
        <w:pStyle w:val="Titre1"/>
      </w:pPr>
      <w:r w:rsidRPr="00544C46">
        <w:br w:type="page"/>
      </w:r>
      <w:bookmarkStart w:id="13" w:name="_Toc86460097"/>
      <w:bookmarkStart w:id="14" w:name="_Toc90964046"/>
      <w:bookmarkStart w:id="15" w:name="_Toc97094700"/>
      <w:bookmarkStart w:id="16" w:name="_Toc113087238"/>
      <w:bookmarkStart w:id="17" w:name="_Toc162597408"/>
      <w:r w:rsidRPr="00370950">
        <w:lastRenderedPageBreak/>
        <w:t>Contractants</w:t>
      </w:r>
      <w:bookmarkEnd w:id="13"/>
      <w:bookmarkEnd w:id="14"/>
      <w:bookmarkEnd w:id="15"/>
      <w:bookmarkEnd w:id="16"/>
      <w:bookmarkEnd w:id="17"/>
    </w:p>
    <w:p w14:paraId="53954154" w14:textId="2526BCDF" w:rsidR="00370950" w:rsidRPr="00544C46" w:rsidRDefault="00370950" w:rsidP="00370950">
      <w:r w:rsidRPr="00544C46">
        <w:t xml:space="preserve">NOUS, </w:t>
      </w:r>
      <w:r w:rsidR="004C57AC" w:rsidRPr="00544C46">
        <w:t>cotraitants</w:t>
      </w:r>
      <w:r w:rsidRPr="00544C46">
        <w:t xml:space="preserve"> soussignés, engageant ainsi les personnes physiques ou morales ci-après, toutes solidaires les unes aux autres, et désignées dans le Marché sous le nom de « MAITRE D’OEUVRE »,</w:t>
      </w:r>
    </w:p>
    <w:tbl>
      <w:tblPr>
        <w:tblStyle w:val="Grilledutableau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2"/>
        <w:gridCol w:w="2092"/>
        <w:gridCol w:w="1513"/>
        <w:gridCol w:w="958"/>
        <w:gridCol w:w="560"/>
        <w:gridCol w:w="1180"/>
        <w:gridCol w:w="2094"/>
      </w:tblGrid>
      <w:tr w:rsidR="00D20071" w:rsidRPr="00765BFB" w14:paraId="0E3E45FC" w14:textId="77777777" w:rsidTr="00D20071">
        <w:tc>
          <w:tcPr>
            <w:tcW w:w="284" w:type="dxa"/>
            <w:shd w:val="clear" w:color="auto" w:fill="F2F2F2" w:themeFill="background1" w:themeFillShade="F2"/>
          </w:tcPr>
          <w:p w14:paraId="3C896159" w14:textId="77777777" w:rsidR="00D20071" w:rsidRPr="00765BFB" w:rsidRDefault="00D20071" w:rsidP="00765BFB">
            <w:pPr>
              <w:rPr>
                <w:b/>
              </w:rPr>
            </w:pPr>
          </w:p>
        </w:tc>
        <w:tc>
          <w:tcPr>
            <w:tcW w:w="8611" w:type="dxa"/>
            <w:gridSpan w:val="6"/>
            <w:tcBorders>
              <w:bottom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14C9AA35" w14:textId="034804C6" w:rsidR="00D20071" w:rsidRDefault="00866902" w:rsidP="00765BFB">
            <w:pPr>
              <w:rPr>
                <w:b/>
              </w:rPr>
            </w:pPr>
            <w:r>
              <w:rPr>
                <w:b/>
              </w:rPr>
              <w:t>1</w:t>
            </w:r>
            <w:r w:rsidRPr="00866902">
              <w:rPr>
                <w:b/>
                <w:vertAlign w:val="superscript"/>
              </w:rPr>
              <w:t>er</w:t>
            </w:r>
            <w:r>
              <w:rPr>
                <w:b/>
              </w:rPr>
              <w:t xml:space="preserve"> </w:t>
            </w:r>
            <w:r w:rsidR="00D20071" w:rsidRPr="00765BFB">
              <w:rPr>
                <w:b/>
              </w:rPr>
              <w:t xml:space="preserve">Contractant </w:t>
            </w:r>
            <w:r>
              <w:rPr>
                <w:b/>
              </w:rPr>
              <w:t xml:space="preserve">/ </w:t>
            </w:r>
            <w:r w:rsidR="00D20071" w:rsidRPr="00765BFB">
              <w:rPr>
                <w:b/>
              </w:rPr>
              <w:t>Personne Physique ou Morale</w:t>
            </w:r>
          </w:p>
          <w:p w14:paraId="1C233894" w14:textId="4A711EC7" w:rsidR="00D20071" w:rsidRPr="00765BFB" w:rsidRDefault="00D20071" w:rsidP="00765BFB">
            <w:pPr>
              <w:rPr>
                <w:b/>
              </w:rPr>
            </w:pPr>
            <w:r>
              <w:rPr>
                <w:b/>
              </w:rPr>
              <w:t>Mandataire du groupement</w:t>
            </w:r>
          </w:p>
        </w:tc>
      </w:tr>
      <w:tr w:rsidR="00D20071" w:rsidRPr="00765BFB" w14:paraId="1BD2299C" w14:textId="77777777" w:rsidTr="00D20071">
        <w:tc>
          <w:tcPr>
            <w:tcW w:w="284" w:type="dxa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29A708DE" w14:textId="77777777" w:rsidR="00D20071" w:rsidRPr="00765BFB" w:rsidRDefault="00D20071" w:rsidP="00765BFB">
            <w:pPr>
              <w:rPr>
                <w:rFonts w:ascii="Calibri" w:eastAsia="Times New Roman" w:hAnsi="Calibri" w:cs="Calibri"/>
                <w:bCs/>
                <w:sz w:val="22"/>
                <w:lang w:eastAsia="fr-FR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724A4ADD" w14:textId="7D686992" w:rsidR="00D20071" w:rsidRPr="00765BFB" w:rsidRDefault="00D20071" w:rsidP="00765BFB">
            <w:r w:rsidRPr="00765BFB">
              <w:rPr>
                <w:rFonts w:ascii="Calibri" w:eastAsia="Times New Roman" w:hAnsi="Calibri" w:cs="Calibri"/>
                <w:bCs/>
                <w:sz w:val="22"/>
                <w:lang w:eastAsia="fr-FR"/>
              </w:rPr>
              <w:t>Raison sociale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6F001" w14:textId="77777777" w:rsidR="00D20071" w:rsidRPr="00765BFB" w:rsidRDefault="00D20071" w:rsidP="00765BFB"/>
        </w:tc>
      </w:tr>
      <w:tr w:rsidR="00D20071" w14:paraId="1F913AC6" w14:textId="77777777" w:rsidTr="00D20071">
        <w:tc>
          <w:tcPr>
            <w:tcW w:w="284" w:type="dxa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4B7C7378" w14:textId="77777777" w:rsidR="00D20071" w:rsidRPr="00765BFB" w:rsidRDefault="00D20071" w:rsidP="00765BFB">
            <w:pPr>
              <w:rPr>
                <w:rFonts w:ascii="Calibri" w:eastAsia="Times New Roman" w:hAnsi="Calibri" w:cs="Calibri"/>
                <w:sz w:val="22"/>
                <w:lang w:eastAsia="fr-FR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689317F1" w14:textId="080BE5D3" w:rsidR="00D20071" w:rsidRDefault="00D20071" w:rsidP="00765BFB"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Forme juridique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848001" w14:textId="77777777" w:rsidR="00D20071" w:rsidRDefault="00D20071" w:rsidP="00765BFB"/>
        </w:tc>
        <w:tc>
          <w:tcPr>
            <w:tcW w:w="17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542F95C8" w14:textId="53B50FF3" w:rsidR="00D20071" w:rsidRDefault="00D20071" w:rsidP="00D20071">
            <w:pPr>
              <w:jc w:val="right"/>
            </w:pPr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Capital en euros</w:t>
            </w:r>
          </w:p>
        </w:tc>
        <w:tc>
          <w:tcPr>
            <w:tcW w:w="2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0A6352" w14:textId="04E8EACD" w:rsidR="00D20071" w:rsidRDefault="00D20071" w:rsidP="00765BFB"/>
        </w:tc>
      </w:tr>
      <w:tr w:rsidR="00D20071" w14:paraId="6A82D739" w14:textId="77777777" w:rsidTr="006E7440">
        <w:tc>
          <w:tcPr>
            <w:tcW w:w="284" w:type="dxa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3F4FC897" w14:textId="77777777" w:rsidR="00D20071" w:rsidRPr="00765BFB" w:rsidRDefault="00D20071" w:rsidP="00765BFB">
            <w:pPr>
              <w:rPr>
                <w:rFonts w:ascii="Calibri" w:eastAsia="Times New Roman" w:hAnsi="Calibri" w:cs="Calibri"/>
                <w:sz w:val="22"/>
                <w:lang w:eastAsia="fr-FR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72CF29E3" w14:textId="54F6B9CB" w:rsidR="00D20071" w:rsidRPr="00765BFB" w:rsidRDefault="00D20071" w:rsidP="00765BFB">
            <w:pPr>
              <w:rPr>
                <w:rFonts w:ascii="Calibri" w:eastAsia="Times New Roman" w:hAnsi="Calibri" w:cs="Calibri"/>
                <w:sz w:val="22"/>
                <w:lang w:eastAsia="fr-FR"/>
              </w:rPr>
            </w:pPr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Code APE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ADCC49" w14:textId="77777777" w:rsidR="00D20071" w:rsidRDefault="00D20071" w:rsidP="00765BFB"/>
        </w:tc>
      </w:tr>
      <w:tr w:rsidR="00D20071" w14:paraId="0A0C743C" w14:textId="77777777" w:rsidTr="00866902">
        <w:tc>
          <w:tcPr>
            <w:tcW w:w="284" w:type="dxa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7D0DDDFA" w14:textId="77777777" w:rsidR="00D20071" w:rsidRPr="00765BFB" w:rsidRDefault="00D20071" w:rsidP="00765BFB">
            <w:pPr>
              <w:rPr>
                <w:rFonts w:ascii="Calibri" w:eastAsia="Times New Roman" w:hAnsi="Calibri" w:cs="Calibri"/>
                <w:sz w:val="22"/>
                <w:lang w:eastAsia="fr-FR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1FAABC71" w14:textId="04F318DF" w:rsidR="00D20071" w:rsidRDefault="00D20071" w:rsidP="00765BFB"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Siret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17BBF2" w14:textId="77777777" w:rsidR="00D20071" w:rsidRDefault="00D20071" w:rsidP="00765BFB"/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92233B" w14:textId="77777777" w:rsidR="00D20071" w:rsidRDefault="00D20071" w:rsidP="00765BFB"/>
        </w:tc>
        <w:tc>
          <w:tcPr>
            <w:tcW w:w="33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BF6EA" w14:textId="5858A0A5" w:rsidR="00D20071" w:rsidRDefault="00D20071" w:rsidP="00765BFB"/>
        </w:tc>
      </w:tr>
      <w:tr w:rsidR="00D20071" w14:paraId="439C35BD" w14:textId="77777777" w:rsidTr="00D20071">
        <w:tc>
          <w:tcPr>
            <w:tcW w:w="284" w:type="dxa"/>
          </w:tcPr>
          <w:p w14:paraId="036DAA6F" w14:textId="77777777" w:rsidR="00D20071" w:rsidRDefault="00D20071" w:rsidP="00765BFB"/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7B5A847" w14:textId="05E02810" w:rsidR="00D20071" w:rsidRDefault="00D20071" w:rsidP="00765BFB"/>
        </w:tc>
        <w:tc>
          <w:tcPr>
            <w:tcW w:w="6485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14:paraId="6F059118" w14:textId="77777777" w:rsidR="00D20071" w:rsidRDefault="00D20071" w:rsidP="00765BFB"/>
        </w:tc>
      </w:tr>
      <w:tr w:rsidR="00D20071" w14:paraId="57AE94AE" w14:textId="77777777" w:rsidTr="00D20071">
        <w:tc>
          <w:tcPr>
            <w:tcW w:w="284" w:type="dxa"/>
            <w:tcBorders>
              <w:right w:val="single" w:sz="4" w:space="0" w:color="auto"/>
            </w:tcBorders>
          </w:tcPr>
          <w:p w14:paraId="4CC048A3" w14:textId="77777777" w:rsidR="00D20071" w:rsidRPr="00765BFB" w:rsidRDefault="00D20071" w:rsidP="00765BFB">
            <w:pPr>
              <w:rPr>
                <w:rFonts w:ascii="Calibri" w:eastAsia="Times New Roman" w:hAnsi="Calibri" w:cs="Calibri"/>
                <w:b/>
                <w:bCs/>
                <w:sz w:val="22"/>
                <w:lang w:eastAsia="fr-FR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29AAD1EA" w14:textId="213015C7" w:rsidR="00D20071" w:rsidRDefault="00D20071" w:rsidP="00765BFB">
            <w:r w:rsidRPr="00765BFB">
              <w:rPr>
                <w:rFonts w:ascii="Calibri" w:eastAsia="Times New Roman" w:hAnsi="Calibri" w:cs="Calibri"/>
                <w:b/>
                <w:bCs/>
                <w:sz w:val="22"/>
                <w:lang w:eastAsia="fr-FR"/>
              </w:rPr>
              <w:t xml:space="preserve">Adresse 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43C378" w14:textId="77777777" w:rsidR="00D20071" w:rsidRDefault="00D20071" w:rsidP="00765BFB"/>
        </w:tc>
      </w:tr>
      <w:tr w:rsidR="00D20071" w14:paraId="0ED79981" w14:textId="77777777" w:rsidTr="00D20071">
        <w:tc>
          <w:tcPr>
            <w:tcW w:w="284" w:type="dxa"/>
            <w:tcBorders>
              <w:right w:val="single" w:sz="4" w:space="0" w:color="auto"/>
            </w:tcBorders>
          </w:tcPr>
          <w:p w14:paraId="6FA06520" w14:textId="77777777" w:rsidR="00D20071" w:rsidRDefault="00D20071" w:rsidP="00765BFB"/>
        </w:tc>
        <w:tc>
          <w:tcPr>
            <w:tcW w:w="2126" w:type="dxa"/>
            <w:tcBorders>
              <w:left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2EC5B8EA" w14:textId="07AF6AC9" w:rsidR="00D20071" w:rsidRDefault="00D20071" w:rsidP="00765BFB"/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53AB18" w14:textId="77777777" w:rsidR="00D20071" w:rsidRDefault="00D20071" w:rsidP="00765BFB"/>
        </w:tc>
      </w:tr>
      <w:tr w:rsidR="00866902" w14:paraId="1AB92386" w14:textId="77777777" w:rsidTr="00D20071">
        <w:tc>
          <w:tcPr>
            <w:tcW w:w="284" w:type="dxa"/>
            <w:tcBorders>
              <w:right w:val="single" w:sz="4" w:space="0" w:color="auto"/>
            </w:tcBorders>
          </w:tcPr>
          <w:p w14:paraId="6AAA1A28" w14:textId="77777777" w:rsidR="00866902" w:rsidRDefault="00866902" w:rsidP="00D20071"/>
        </w:tc>
        <w:tc>
          <w:tcPr>
            <w:tcW w:w="21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1ABA5F94" w14:textId="77777777" w:rsidR="00866902" w:rsidRPr="00866902" w:rsidRDefault="00866902" w:rsidP="00D20071">
            <w:pPr>
              <w:rPr>
                <w:rFonts w:ascii="Calibri" w:eastAsia="Times New Roman" w:hAnsi="Calibri" w:cs="Calibri"/>
                <w:bCs/>
                <w:color w:val="000000"/>
                <w:sz w:val="22"/>
                <w:lang w:eastAsia="fr-FR"/>
              </w:rPr>
            </w:pP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14:paraId="7AF16B95" w14:textId="77777777" w:rsidR="00866902" w:rsidRPr="00765BFB" w:rsidRDefault="00866902" w:rsidP="00D20071">
            <w:pPr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</w:pPr>
          </w:p>
        </w:tc>
      </w:tr>
      <w:tr w:rsidR="00D20071" w:rsidRPr="00866902" w14:paraId="18F44851" w14:textId="77777777" w:rsidTr="00D20071">
        <w:tc>
          <w:tcPr>
            <w:tcW w:w="284" w:type="dxa"/>
            <w:tcBorders>
              <w:right w:val="single" w:sz="4" w:space="0" w:color="auto"/>
            </w:tcBorders>
          </w:tcPr>
          <w:p w14:paraId="14650F0F" w14:textId="77777777" w:rsidR="00D20071" w:rsidRPr="00866902" w:rsidRDefault="00D20071" w:rsidP="00D20071"/>
        </w:tc>
        <w:tc>
          <w:tcPr>
            <w:tcW w:w="21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03FF6242" w14:textId="0C4C0EEB" w:rsidR="00D20071" w:rsidRPr="00866902" w:rsidRDefault="00866902" w:rsidP="00D20071">
            <w:pPr>
              <w:rPr>
                <w:rFonts w:ascii="Calibri" w:eastAsia="Times New Roman" w:hAnsi="Calibri" w:cs="Calibri"/>
                <w:bCs/>
                <w:color w:val="000000"/>
                <w:sz w:val="22"/>
                <w:lang w:eastAsia="fr-FR"/>
              </w:rPr>
            </w:pPr>
            <w:r w:rsidRPr="00866902">
              <w:rPr>
                <w:rFonts w:ascii="Calibri" w:eastAsia="Times New Roman" w:hAnsi="Calibri" w:cs="Calibri"/>
                <w:bCs/>
                <w:color w:val="000000"/>
                <w:sz w:val="22"/>
                <w:lang w:eastAsia="fr-FR"/>
              </w:rPr>
              <w:t>Téléphone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14:paraId="77692D1A" w14:textId="77777777" w:rsidR="00D20071" w:rsidRPr="00866902" w:rsidRDefault="00D20071" w:rsidP="00D20071">
            <w:pPr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</w:pPr>
          </w:p>
        </w:tc>
      </w:tr>
      <w:tr w:rsidR="00D20071" w14:paraId="05A8D6AF" w14:textId="77777777" w:rsidTr="00D20071">
        <w:tc>
          <w:tcPr>
            <w:tcW w:w="284" w:type="dxa"/>
          </w:tcPr>
          <w:p w14:paraId="3B16073F" w14:textId="77777777" w:rsidR="00D20071" w:rsidRDefault="00D20071" w:rsidP="00D20071"/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593E127F" w14:textId="72C7E1B2" w:rsidR="00D20071" w:rsidRDefault="00D20071" w:rsidP="00D20071">
            <w:r w:rsidRPr="00765BF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fr-FR"/>
              </w:rPr>
              <w:t>Contact principal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D5875B8" w14:textId="25DB2372" w:rsidR="00D20071" w:rsidRDefault="00D20071" w:rsidP="00D20071">
            <w:r w:rsidRPr="00765BFB"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  <w:t>(</w:t>
            </w:r>
            <w:r w:rsidR="00866902" w:rsidRPr="00765BFB"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  <w:t>Responsable</w:t>
            </w:r>
            <w:r w:rsidRPr="00765BFB"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  <w:t xml:space="preserve"> du marché)</w:t>
            </w:r>
          </w:p>
        </w:tc>
      </w:tr>
      <w:tr w:rsidR="00D20071" w14:paraId="52323B1A" w14:textId="77777777" w:rsidTr="00D20071">
        <w:tc>
          <w:tcPr>
            <w:tcW w:w="284" w:type="dxa"/>
            <w:tcBorders>
              <w:right w:val="single" w:sz="4" w:space="0" w:color="auto"/>
            </w:tcBorders>
          </w:tcPr>
          <w:p w14:paraId="19E871B1" w14:textId="77777777" w:rsidR="00D20071" w:rsidRDefault="00D20071" w:rsidP="00D20071"/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395D7D4A" w14:textId="69FB891A" w:rsidR="00D20071" w:rsidRDefault="00D20071" w:rsidP="00D20071">
            <w:pPr>
              <w:jc w:val="right"/>
            </w:pPr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NOM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C533D" w14:textId="77777777" w:rsidR="00D20071" w:rsidRDefault="00D20071" w:rsidP="00D20071"/>
        </w:tc>
      </w:tr>
      <w:tr w:rsidR="00D20071" w14:paraId="6A00606A" w14:textId="77777777" w:rsidTr="00D20071">
        <w:tc>
          <w:tcPr>
            <w:tcW w:w="284" w:type="dxa"/>
            <w:tcBorders>
              <w:right w:val="single" w:sz="4" w:space="0" w:color="auto"/>
            </w:tcBorders>
          </w:tcPr>
          <w:p w14:paraId="0EAE1C5F" w14:textId="77777777" w:rsidR="00D20071" w:rsidRDefault="00D20071" w:rsidP="00D20071"/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6C123C85" w14:textId="71C799B6" w:rsidR="00D20071" w:rsidRDefault="00D20071" w:rsidP="00D20071">
            <w:pPr>
              <w:jc w:val="right"/>
            </w:pPr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Prénom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A89F9F" w14:textId="77777777" w:rsidR="00D20071" w:rsidRDefault="00D20071" w:rsidP="00D20071"/>
        </w:tc>
      </w:tr>
      <w:tr w:rsidR="00D20071" w14:paraId="03F51992" w14:textId="77777777" w:rsidTr="00D20071">
        <w:tc>
          <w:tcPr>
            <w:tcW w:w="284" w:type="dxa"/>
            <w:tcBorders>
              <w:right w:val="single" w:sz="4" w:space="0" w:color="auto"/>
            </w:tcBorders>
          </w:tcPr>
          <w:p w14:paraId="691D6759" w14:textId="77777777" w:rsidR="00D20071" w:rsidRDefault="00D20071" w:rsidP="00D20071"/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300FABA9" w14:textId="1160D135" w:rsidR="00D20071" w:rsidRDefault="00D20071" w:rsidP="00D20071">
            <w:pPr>
              <w:jc w:val="right"/>
            </w:pPr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Qualité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394411" w14:textId="77777777" w:rsidR="00D20071" w:rsidRDefault="00D20071" w:rsidP="00D20071"/>
        </w:tc>
      </w:tr>
      <w:tr w:rsidR="00D20071" w14:paraId="73CBFC89" w14:textId="77777777" w:rsidTr="00D20071">
        <w:tc>
          <w:tcPr>
            <w:tcW w:w="284" w:type="dxa"/>
            <w:tcBorders>
              <w:right w:val="single" w:sz="4" w:space="0" w:color="auto"/>
            </w:tcBorders>
          </w:tcPr>
          <w:p w14:paraId="6E95449C" w14:textId="77777777" w:rsidR="00D20071" w:rsidRDefault="00D20071" w:rsidP="00D20071"/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6CE29DE6" w14:textId="4A469BEB" w:rsidR="00D20071" w:rsidRDefault="00D20071" w:rsidP="00D20071">
            <w:pPr>
              <w:jc w:val="right"/>
            </w:pPr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Adresse mail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D072AC" w14:textId="77777777" w:rsidR="00D20071" w:rsidRDefault="00D20071" w:rsidP="00D20071"/>
        </w:tc>
      </w:tr>
    </w:tbl>
    <w:p w14:paraId="4667CF4F" w14:textId="7358315F" w:rsidR="00D20071" w:rsidRDefault="00D20071">
      <w:pPr>
        <w:spacing w:after="0"/>
        <w:jc w:val="left"/>
      </w:pPr>
    </w:p>
    <w:tbl>
      <w:tblPr>
        <w:tblStyle w:val="Grilledutableau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2"/>
        <w:gridCol w:w="2092"/>
        <w:gridCol w:w="1513"/>
        <w:gridCol w:w="958"/>
        <w:gridCol w:w="560"/>
        <w:gridCol w:w="1180"/>
        <w:gridCol w:w="2094"/>
      </w:tblGrid>
      <w:tr w:rsidR="00D20071" w:rsidRPr="00765BFB" w14:paraId="77AC9EDF" w14:textId="77777777" w:rsidTr="006E7440">
        <w:tc>
          <w:tcPr>
            <w:tcW w:w="284" w:type="dxa"/>
            <w:shd w:val="clear" w:color="auto" w:fill="F2F2F2" w:themeFill="background1" w:themeFillShade="F2"/>
          </w:tcPr>
          <w:p w14:paraId="77F9FBAB" w14:textId="77777777" w:rsidR="00D20071" w:rsidRPr="00765BFB" w:rsidRDefault="00D20071" w:rsidP="006E7440">
            <w:pPr>
              <w:rPr>
                <w:b/>
              </w:rPr>
            </w:pPr>
          </w:p>
        </w:tc>
        <w:tc>
          <w:tcPr>
            <w:tcW w:w="8611" w:type="dxa"/>
            <w:gridSpan w:val="6"/>
            <w:tcBorders>
              <w:bottom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381AD00F" w14:textId="33D0F98C" w:rsidR="00D20071" w:rsidRPr="00765BFB" w:rsidRDefault="00D20071" w:rsidP="006E7440">
            <w:pPr>
              <w:rPr>
                <w:b/>
              </w:rPr>
            </w:pPr>
            <w:r>
              <w:rPr>
                <w:b/>
              </w:rPr>
              <w:t>2</w:t>
            </w:r>
            <w:r w:rsidRPr="00D20071">
              <w:rPr>
                <w:b/>
                <w:vertAlign w:val="superscript"/>
              </w:rPr>
              <w:t>ème</w:t>
            </w:r>
            <w:r>
              <w:rPr>
                <w:b/>
              </w:rPr>
              <w:t xml:space="preserve"> </w:t>
            </w:r>
            <w:r w:rsidRPr="00765BFB">
              <w:rPr>
                <w:b/>
              </w:rPr>
              <w:t xml:space="preserve">Contractant </w:t>
            </w:r>
            <w:r w:rsidR="00866902">
              <w:rPr>
                <w:b/>
              </w:rPr>
              <w:t xml:space="preserve">/ </w:t>
            </w:r>
            <w:r w:rsidRPr="00765BFB">
              <w:rPr>
                <w:b/>
              </w:rPr>
              <w:t>Personne Physique ou Morale</w:t>
            </w:r>
          </w:p>
        </w:tc>
      </w:tr>
      <w:tr w:rsidR="00866902" w:rsidRPr="00765BFB" w14:paraId="100D61AD" w14:textId="77777777" w:rsidTr="006E7440">
        <w:tc>
          <w:tcPr>
            <w:tcW w:w="284" w:type="dxa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789BC771" w14:textId="77777777" w:rsidR="00866902" w:rsidRPr="00765BFB" w:rsidRDefault="00866902" w:rsidP="006E7440">
            <w:pPr>
              <w:rPr>
                <w:rFonts w:ascii="Calibri" w:eastAsia="Times New Roman" w:hAnsi="Calibri" w:cs="Calibri"/>
                <w:bCs/>
                <w:sz w:val="22"/>
                <w:lang w:eastAsia="fr-FR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0B3F39BB" w14:textId="77777777" w:rsidR="00866902" w:rsidRPr="00765BFB" w:rsidRDefault="00866902" w:rsidP="006E7440">
            <w:r w:rsidRPr="00765BFB">
              <w:rPr>
                <w:rFonts w:ascii="Calibri" w:eastAsia="Times New Roman" w:hAnsi="Calibri" w:cs="Calibri"/>
                <w:bCs/>
                <w:sz w:val="22"/>
                <w:lang w:eastAsia="fr-FR"/>
              </w:rPr>
              <w:t>Raison sociale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968232" w14:textId="77777777" w:rsidR="00866902" w:rsidRPr="00765BFB" w:rsidRDefault="00866902" w:rsidP="006E7440"/>
        </w:tc>
      </w:tr>
      <w:tr w:rsidR="00866902" w14:paraId="4F03F6B8" w14:textId="77777777" w:rsidTr="006E7440">
        <w:tc>
          <w:tcPr>
            <w:tcW w:w="284" w:type="dxa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6C68F573" w14:textId="77777777" w:rsidR="00866902" w:rsidRPr="00765BFB" w:rsidRDefault="00866902" w:rsidP="006E7440">
            <w:pPr>
              <w:rPr>
                <w:rFonts w:ascii="Calibri" w:eastAsia="Times New Roman" w:hAnsi="Calibri" w:cs="Calibri"/>
                <w:sz w:val="22"/>
                <w:lang w:eastAsia="fr-FR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119D212F" w14:textId="77777777" w:rsidR="00866902" w:rsidRDefault="00866902" w:rsidP="006E7440"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Forme juridique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0ECAD6" w14:textId="77777777" w:rsidR="00866902" w:rsidRDefault="00866902" w:rsidP="006E7440"/>
        </w:tc>
        <w:tc>
          <w:tcPr>
            <w:tcW w:w="17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56884783" w14:textId="77777777" w:rsidR="00866902" w:rsidRDefault="00866902" w:rsidP="006E7440">
            <w:pPr>
              <w:jc w:val="right"/>
            </w:pPr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Capital en euros</w:t>
            </w:r>
          </w:p>
        </w:tc>
        <w:tc>
          <w:tcPr>
            <w:tcW w:w="2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2C4947" w14:textId="77777777" w:rsidR="00866902" w:rsidRDefault="00866902" w:rsidP="006E7440"/>
        </w:tc>
      </w:tr>
      <w:tr w:rsidR="00866902" w14:paraId="7703DF5B" w14:textId="77777777" w:rsidTr="006E7440">
        <w:tc>
          <w:tcPr>
            <w:tcW w:w="284" w:type="dxa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661CC716" w14:textId="77777777" w:rsidR="00866902" w:rsidRPr="00765BFB" w:rsidRDefault="00866902" w:rsidP="006E7440">
            <w:pPr>
              <w:rPr>
                <w:rFonts w:ascii="Calibri" w:eastAsia="Times New Roman" w:hAnsi="Calibri" w:cs="Calibri"/>
                <w:sz w:val="22"/>
                <w:lang w:eastAsia="fr-FR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790E7373" w14:textId="77777777" w:rsidR="00866902" w:rsidRPr="00765BFB" w:rsidRDefault="00866902" w:rsidP="006E7440">
            <w:pPr>
              <w:rPr>
                <w:rFonts w:ascii="Calibri" w:eastAsia="Times New Roman" w:hAnsi="Calibri" w:cs="Calibri"/>
                <w:sz w:val="22"/>
                <w:lang w:eastAsia="fr-FR"/>
              </w:rPr>
            </w:pPr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Code APE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700886" w14:textId="77777777" w:rsidR="00866902" w:rsidRDefault="00866902" w:rsidP="006E7440"/>
        </w:tc>
      </w:tr>
      <w:tr w:rsidR="00866902" w14:paraId="14289D76" w14:textId="77777777" w:rsidTr="006E7440">
        <w:tc>
          <w:tcPr>
            <w:tcW w:w="284" w:type="dxa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6A9CAEBA" w14:textId="77777777" w:rsidR="00866902" w:rsidRPr="00765BFB" w:rsidRDefault="00866902" w:rsidP="006E7440">
            <w:pPr>
              <w:rPr>
                <w:rFonts w:ascii="Calibri" w:eastAsia="Times New Roman" w:hAnsi="Calibri" w:cs="Calibri"/>
                <w:sz w:val="22"/>
                <w:lang w:eastAsia="fr-FR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17E7FB67" w14:textId="77777777" w:rsidR="00866902" w:rsidRDefault="00866902" w:rsidP="006E7440"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Siret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A44C20" w14:textId="77777777" w:rsidR="00866902" w:rsidRDefault="00866902" w:rsidP="006E7440"/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0939D2" w14:textId="77777777" w:rsidR="00866902" w:rsidRDefault="00866902" w:rsidP="006E7440"/>
        </w:tc>
        <w:tc>
          <w:tcPr>
            <w:tcW w:w="33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FC1118" w14:textId="77777777" w:rsidR="00866902" w:rsidRDefault="00866902" w:rsidP="006E7440"/>
        </w:tc>
      </w:tr>
      <w:tr w:rsidR="00866902" w14:paraId="557C6D0F" w14:textId="77777777" w:rsidTr="006E7440">
        <w:tc>
          <w:tcPr>
            <w:tcW w:w="284" w:type="dxa"/>
          </w:tcPr>
          <w:p w14:paraId="752D863D" w14:textId="77777777" w:rsidR="00866902" w:rsidRDefault="00866902" w:rsidP="006E7440"/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E83D236" w14:textId="77777777" w:rsidR="00866902" w:rsidRDefault="00866902" w:rsidP="006E7440"/>
        </w:tc>
        <w:tc>
          <w:tcPr>
            <w:tcW w:w="6485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14:paraId="52244BCA" w14:textId="77777777" w:rsidR="00866902" w:rsidRDefault="00866902" w:rsidP="006E7440"/>
        </w:tc>
      </w:tr>
      <w:tr w:rsidR="00866902" w14:paraId="50CCBD71" w14:textId="77777777" w:rsidTr="006E7440">
        <w:tc>
          <w:tcPr>
            <w:tcW w:w="284" w:type="dxa"/>
            <w:tcBorders>
              <w:right w:val="single" w:sz="4" w:space="0" w:color="auto"/>
            </w:tcBorders>
          </w:tcPr>
          <w:p w14:paraId="2170A8C6" w14:textId="77777777" w:rsidR="00866902" w:rsidRPr="00765BFB" w:rsidRDefault="00866902" w:rsidP="006E7440">
            <w:pPr>
              <w:rPr>
                <w:rFonts w:ascii="Calibri" w:eastAsia="Times New Roman" w:hAnsi="Calibri" w:cs="Calibri"/>
                <w:b/>
                <w:bCs/>
                <w:sz w:val="22"/>
                <w:lang w:eastAsia="fr-FR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7A0782FA" w14:textId="77777777" w:rsidR="00866902" w:rsidRDefault="00866902" w:rsidP="006E7440">
            <w:r w:rsidRPr="00765BFB">
              <w:rPr>
                <w:rFonts w:ascii="Calibri" w:eastAsia="Times New Roman" w:hAnsi="Calibri" w:cs="Calibri"/>
                <w:b/>
                <w:bCs/>
                <w:sz w:val="22"/>
                <w:lang w:eastAsia="fr-FR"/>
              </w:rPr>
              <w:t xml:space="preserve">Adresse 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38A2DD" w14:textId="77777777" w:rsidR="00866902" w:rsidRDefault="00866902" w:rsidP="006E7440"/>
        </w:tc>
      </w:tr>
      <w:tr w:rsidR="00866902" w14:paraId="2EAE88FB" w14:textId="77777777" w:rsidTr="006E7440">
        <w:tc>
          <w:tcPr>
            <w:tcW w:w="284" w:type="dxa"/>
            <w:tcBorders>
              <w:right w:val="single" w:sz="4" w:space="0" w:color="auto"/>
            </w:tcBorders>
          </w:tcPr>
          <w:p w14:paraId="598C8AFD" w14:textId="77777777" w:rsidR="00866902" w:rsidRDefault="00866902" w:rsidP="006E7440"/>
        </w:tc>
        <w:tc>
          <w:tcPr>
            <w:tcW w:w="2126" w:type="dxa"/>
            <w:tcBorders>
              <w:left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7FBCFE2C" w14:textId="77777777" w:rsidR="00866902" w:rsidRDefault="00866902" w:rsidP="006E7440"/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6FDE44" w14:textId="77777777" w:rsidR="00866902" w:rsidRDefault="00866902" w:rsidP="006E7440"/>
        </w:tc>
      </w:tr>
      <w:tr w:rsidR="00866902" w14:paraId="39210A4C" w14:textId="77777777" w:rsidTr="006E7440">
        <w:tc>
          <w:tcPr>
            <w:tcW w:w="284" w:type="dxa"/>
            <w:tcBorders>
              <w:right w:val="single" w:sz="4" w:space="0" w:color="auto"/>
            </w:tcBorders>
          </w:tcPr>
          <w:p w14:paraId="78C9DA73" w14:textId="77777777" w:rsidR="00866902" w:rsidRDefault="00866902" w:rsidP="006E7440"/>
        </w:tc>
        <w:tc>
          <w:tcPr>
            <w:tcW w:w="21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72CE62BD" w14:textId="77777777" w:rsidR="00866902" w:rsidRPr="00866902" w:rsidRDefault="00866902" w:rsidP="006E7440">
            <w:pPr>
              <w:rPr>
                <w:rFonts w:ascii="Calibri" w:eastAsia="Times New Roman" w:hAnsi="Calibri" w:cs="Calibri"/>
                <w:bCs/>
                <w:color w:val="000000"/>
                <w:sz w:val="22"/>
                <w:lang w:eastAsia="fr-FR"/>
              </w:rPr>
            </w:pP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14:paraId="72AEDB54" w14:textId="77777777" w:rsidR="00866902" w:rsidRPr="00765BFB" w:rsidRDefault="00866902" w:rsidP="006E7440">
            <w:pPr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</w:pPr>
          </w:p>
        </w:tc>
      </w:tr>
      <w:tr w:rsidR="00866902" w:rsidRPr="00866902" w14:paraId="76E98910" w14:textId="77777777" w:rsidTr="006E7440">
        <w:tc>
          <w:tcPr>
            <w:tcW w:w="284" w:type="dxa"/>
            <w:tcBorders>
              <w:right w:val="single" w:sz="4" w:space="0" w:color="auto"/>
            </w:tcBorders>
          </w:tcPr>
          <w:p w14:paraId="4394C4ED" w14:textId="77777777" w:rsidR="00866902" w:rsidRPr="00866902" w:rsidRDefault="00866902" w:rsidP="006E7440"/>
        </w:tc>
        <w:tc>
          <w:tcPr>
            <w:tcW w:w="21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3D537E3B" w14:textId="77777777" w:rsidR="00866902" w:rsidRPr="00866902" w:rsidRDefault="00866902" w:rsidP="006E7440">
            <w:pPr>
              <w:rPr>
                <w:rFonts w:ascii="Calibri" w:eastAsia="Times New Roman" w:hAnsi="Calibri" w:cs="Calibri"/>
                <w:bCs/>
                <w:color w:val="000000"/>
                <w:sz w:val="22"/>
                <w:lang w:eastAsia="fr-FR"/>
              </w:rPr>
            </w:pPr>
            <w:r w:rsidRPr="00866902">
              <w:rPr>
                <w:rFonts w:ascii="Calibri" w:eastAsia="Times New Roman" w:hAnsi="Calibri" w:cs="Calibri"/>
                <w:bCs/>
                <w:color w:val="000000"/>
                <w:sz w:val="22"/>
                <w:lang w:eastAsia="fr-FR"/>
              </w:rPr>
              <w:t>Téléphone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14:paraId="471E77DF" w14:textId="77777777" w:rsidR="00866902" w:rsidRPr="00866902" w:rsidRDefault="00866902" w:rsidP="006E7440">
            <w:pPr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</w:pPr>
          </w:p>
        </w:tc>
      </w:tr>
      <w:tr w:rsidR="00866902" w14:paraId="1D3729D3" w14:textId="77777777" w:rsidTr="006E7440">
        <w:tc>
          <w:tcPr>
            <w:tcW w:w="284" w:type="dxa"/>
          </w:tcPr>
          <w:p w14:paraId="783C2FF5" w14:textId="77777777" w:rsidR="00866902" w:rsidRDefault="00866902" w:rsidP="006E7440"/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3808C1AA" w14:textId="77777777" w:rsidR="00866902" w:rsidRDefault="00866902" w:rsidP="006E7440">
            <w:r w:rsidRPr="00765BF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fr-FR"/>
              </w:rPr>
              <w:t>Contact principal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2FA73BE" w14:textId="77777777" w:rsidR="00866902" w:rsidRDefault="00866902" w:rsidP="006E7440">
            <w:r w:rsidRPr="00765BFB"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  <w:t>(Responsable du marché)</w:t>
            </w:r>
          </w:p>
        </w:tc>
      </w:tr>
      <w:tr w:rsidR="00866902" w14:paraId="0BAB88B9" w14:textId="77777777" w:rsidTr="006E7440">
        <w:tc>
          <w:tcPr>
            <w:tcW w:w="284" w:type="dxa"/>
            <w:tcBorders>
              <w:right w:val="single" w:sz="4" w:space="0" w:color="auto"/>
            </w:tcBorders>
          </w:tcPr>
          <w:p w14:paraId="684C4969" w14:textId="77777777" w:rsidR="00866902" w:rsidRDefault="00866902" w:rsidP="006E7440"/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51A91F1B" w14:textId="77777777" w:rsidR="00866902" w:rsidRDefault="00866902" w:rsidP="006E7440">
            <w:pPr>
              <w:jc w:val="right"/>
            </w:pPr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NOM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1B201B" w14:textId="77777777" w:rsidR="00866902" w:rsidRDefault="00866902" w:rsidP="006E7440"/>
        </w:tc>
      </w:tr>
      <w:tr w:rsidR="00866902" w14:paraId="51A4B359" w14:textId="77777777" w:rsidTr="006E7440">
        <w:tc>
          <w:tcPr>
            <w:tcW w:w="284" w:type="dxa"/>
            <w:tcBorders>
              <w:right w:val="single" w:sz="4" w:space="0" w:color="auto"/>
            </w:tcBorders>
          </w:tcPr>
          <w:p w14:paraId="4EA8DDAC" w14:textId="77777777" w:rsidR="00866902" w:rsidRDefault="00866902" w:rsidP="006E7440"/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3F4CFFBA" w14:textId="77777777" w:rsidR="00866902" w:rsidRDefault="00866902" w:rsidP="006E7440">
            <w:pPr>
              <w:jc w:val="right"/>
            </w:pPr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Prénom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FB6029" w14:textId="77777777" w:rsidR="00866902" w:rsidRDefault="00866902" w:rsidP="006E7440"/>
        </w:tc>
      </w:tr>
      <w:tr w:rsidR="00866902" w14:paraId="7544AF88" w14:textId="77777777" w:rsidTr="006E7440">
        <w:tc>
          <w:tcPr>
            <w:tcW w:w="284" w:type="dxa"/>
            <w:tcBorders>
              <w:right w:val="single" w:sz="4" w:space="0" w:color="auto"/>
            </w:tcBorders>
          </w:tcPr>
          <w:p w14:paraId="36814ED9" w14:textId="77777777" w:rsidR="00866902" w:rsidRDefault="00866902" w:rsidP="006E7440"/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19BABBCB" w14:textId="77777777" w:rsidR="00866902" w:rsidRDefault="00866902" w:rsidP="006E7440">
            <w:pPr>
              <w:jc w:val="right"/>
            </w:pPr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Qualité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C30FDF" w14:textId="77777777" w:rsidR="00866902" w:rsidRDefault="00866902" w:rsidP="006E7440"/>
        </w:tc>
      </w:tr>
      <w:tr w:rsidR="00866902" w14:paraId="6A30259B" w14:textId="77777777" w:rsidTr="006E7440">
        <w:tc>
          <w:tcPr>
            <w:tcW w:w="284" w:type="dxa"/>
            <w:tcBorders>
              <w:right w:val="single" w:sz="4" w:space="0" w:color="auto"/>
            </w:tcBorders>
          </w:tcPr>
          <w:p w14:paraId="670EE638" w14:textId="77777777" w:rsidR="00866902" w:rsidRDefault="00866902" w:rsidP="006E7440"/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41A2EF40" w14:textId="77777777" w:rsidR="00866902" w:rsidRDefault="00866902" w:rsidP="006E7440">
            <w:pPr>
              <w:jc w:val="right"/>
            </w:pPr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Adresse mail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C13C39" w14:textId="77777777" w:rsidR="00866902" w:rsidRDefault="00866902" w:rsidP="006E7440"/>
        </w:tc>
      </w:tr>
      <w:tr w:rsidR="00866902" w:rsidRPr="00765BFB" w14:paraId="240D1BA9" w14:textId="77777777" w:rsidTr="006E7440">
        <w:tc>
          <w:tcPr>
            <w:tcW w:w="284" w:type="dxa"/>
            <w:shd w:val="clear" w:color="auto" w:fill="F2F2F2" w:themeFill="background1" w:themeFillShade="F2"/>
          </w:tcPr>
          <w:p w14:paraId="7480CC2D" w14:textId="77777777" w:rsidR="00866902" w:rsidRPr="00765BFB" w:rsidRDefault="00866902" w:rsidP="006E7440">
            <w:pPr>
              <w:rPr>
                <w:b/>
              </w:rPr>
            </w:pPr>
          </w:p>
        </w:tc>
        <w:tc>
          <w:tcPr>
            <w:tcW w:w="8611" w:type="dxa"/>
            <w:gridSpan w:val="6"/>
            <w:tcBorders>
              <w:bottom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0C25DFF3" w14:textId="55D62598" w:rsidR="00866902" w:rsidRPr="00765BFB" w:rsidRDefault="00866902" w:rsidP="006E7440">
            <w:pPr>
              <w:rPr>
                <w:b/>
              </w:rPr>
            </w:pPr>
            <w:r>
              <w:rPr>
                <w:b/>
              </w:rPr>
              <w:t>3</w:t>
            </w:r>
            <w:r w:rsidRPr="00D20071">
              <w:rPr>
                <w:b/>
                <w:vertAlign w:val="superscript"/>
              </w:rPr>
              <w:t>ème</w:t>
            </w:r>
            <w:r>
              <w:rPr>
                <w:b/>
              </w:rPr>
              <w:t xml:space="preserve"> </w:t>
            </w:r>
            <w:r w:rsidRPr="00765BFB">
              <w:rPr>
                <w:b/>
              </w:rPr>
              <w:t xml:space="preserve">Contractant </w:t>
            </w:r>
            <w:r>
              <w:rPr>
                <w:b/>
              </w:rPr>
              <w:t xml:space="preserve">/ </w:t>
            </w:r>
            <w:r w:rsidRPr="00765BFB">
              <w:rPr>
                <w:b/>
              </w:rPr>
              <w:t>Personne Physique ou Morale</w:t>
            </w:r>
          </w:p>
        </w:tc>
      </w:tr>
      <w:tr w:rsidR="00866902" w:rsidRPr="00765BFB" w14:paraId="25207E2D" w14:textId="77777777" w:rsidTr="006E7440">
        <w:tc>
          <w:tcPr>
            <w:tcW w:w="284" w:type="dxa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25EAE695" w14:textId="77777777" w:rsidR="00866902" w:rsidRPr="00765BFB" w:rsidRDefault="00866902" w:rsidP="006E7440">
            <w:pPr>
              <w:rPr>
                <w:rFonts w:ascii="Calibri" w:eastAsia="Times New Roman" w:hAnsi="Calibri" w:cs="Calibri"/>
                <w:bCs/>
                <w:sz w:val="22"/>
                <w:lang w:eastAsia="fr-FR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3F9CA0D8" w14:textId="77777777" w:rsidR="00866902" w:rsidRPr="00765BFB" w:rsidRDefault="00866902" w:rsidP="006E7440">
            <w:r w:rsidRPr="00765BFB">
              <w:rPr>
                <w:rFonts w:ascii="Calibri" w:eastAsia="Times New Roman" w:hAnsi="Calibri" w:cs="Calibri"/>
                <w:bCs/>
                <w:sz w:val="22"/>
                <w:lang w:eastAsia="fr-FR"/>
              </w:rPr>
              <w:t>Raison sociale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D35994" w14:textId="77777777" w:rsidR="00866902" w:rsidRPr="00765BFB" w:rsidRDefault="00866902" w:rsidP="006E7440"/>
        </w:tc>
      </w:tr>
      <w:tr w:rsidR="00866902" w14:paraId="52BDF560" w14:textId="77777777" w:rsidTr="006E7440">
        <w:tc>
          <w:tcPr>
            <w:tcW w:w="284" w:type="dxa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6A953E1D" w14:textId="77777777" w:rsidR="00866902" w:rsidRPr="00765BFB" w:rsidRDefault="00866902" w:rsidP="006E7440">
            <w:pPr>
              <w:rPr>
                <w:rFonts w:ascii="Calibri" w:eastAsia="Times New Roman" w:hAnsi="Calibri" w:cs="Calibri"/>
                <w:sz w:val="22"/>
                <w:lang w:eastAsia="fr-FR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7A7CE075" w14:textId="77777777" w:rsidR="00866902" w:rsidRDefault="00866902" w:rsidP="006E7440"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Forme juridique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BBE75C" w14:textId="77777777" w:rsidR="00866902" w:rsidRDefault="00866902" w:rsidP="006E7440"/>
        </w:tc>
        <w:tc>
          <w:tcPr>
            <w:tcW w:w="17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7AA77BD3" w14:textId="77777777" w:rsidR="00866902" w:rsidRDefault="00866902" w:rsidP="006E7440">
            <w:pPr>
              <w:jc w:val="right"/>
            </w:pPr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Capital en euros</w:t>
            </w:r>
          </w:p>
        </w:tc>
        <w:tc>
          <w:tcPr>
            <w:tcW w:w="2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4651D4" w14:textId="77777777" w:rsidR="00866902" w:rsidRDefault="00866902" w:rsidP="006E7440"/>
        </w:tc>
      </w:tr>
      <w:tr w:rsidR="00866902" w14:paraId="50A4B6CB" w14:textId="77777777" w:rsidTr="006E7440">
        <w:tc>
          <w:tcPr>
            <w:tcW w:w="284" w:type="dxa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5C7B4907" w14:textId="77777777" w:rsidR="00866902" w:rsidRPr="00765BFB" w:rsidRDefault="00866902" w:rsidP="006E7440">
            <w:pPr>
              <w:rPr>
                <w:rFonts w:ascii="Calibri" w:eastAsia="Times New Roman" w:hAnsi="Calibri" w:cs="Calibri"/>
                <w:sz w:val="22"/>
                <w:lang w:eastAsia="fr-FR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00AD73A1" w14:textId="77777777" w:rsidR="00866902" w:rsidRPr="00765BFB" w:rsidRDefault="00866902" w:rsidP="006E7440">
            <w:pPr>
              <w:rPr>
                <w:rFonts w:ascii="Calibri" w:eastAsia="Times New Roman" w:hAnsi="Calibri" w:cs="Calibri"/>
                <w:sz w:val="22"/>
                <w:lang w:eastAsia="fr-FR"/>
              </w:rPr>
            </w:pPr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Code APE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39920D" w14:textId="77777777" w:rsidR="00866902" w:rsidRDefault="00866902" w:rsidP="006E7440"/>
        </w:tc>
      </w:tr>
      <w:tr w:rsidR="00866902" w14:paraId="3EB92D17" w14:textId="77777777" w:rsidTr="006E7440">
        <w:tc>
          <w:tcPr>
            <w:tcW w:w="284" w:type="dxa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5A056652" w14:textId="77777777" w:rsidR="00866902" w:rsidRPr="00765BFB" w:rsidRDefault="00866902" w:rsidP="006E7440">
            <w:pPr>
              <w:rPr>
                <w:rFonts w:ascii="Calibri" w:eastAsia="Times New Roman" w:hAnsi="Calibri" w:cs="Calibri"/>
                <w:sz w:val="22"/>
                <w:lang w:eastAsia="fr-FR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1C332E69" w14:textId="77777777" w:rsidR="00866902" w:rsidRDefault="00866902" w:rsidP="006E7440"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Siret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8824B8" w14:textId="77777777" w:rsidR="00866902" w:rsidRDefault="00866902" w:rsidP="006E7440"/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F597FC" w14:textId="77777777" w:rsidR="00866902" w:rsidRDefault="00866902" w:rsidP="006E7440"/>
        </w:tc>
        <w:tc>
          <w:tcPr>
            <w:tcW w:w="33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D4832D" w14:textId="77777777" w:rsidR="00866902" w:rsidRDefault="00866902" w:rsidP="006E7440"/>
        </w:tc>
      </w:tr>
      <w:tr w:rsidR="00866902" w14:paraId="1BE8968E" w14:textId="77777777" w:rsidTr="006E7440">
        <w:tc>
          <w:tcPr>
            <w:tcW w:w="284" w:type="dxa"/>
          </w:tcPr>
          <w:p w14:paraId="610399BB" w14:textId="77777777" w:rsidR="00866902" w:rsidRDefault="00866902" w:rsidP="006E7440"/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22D749F" w14:textId="77777777" w:rsidR="00866902" w:rsidRDefault="00866902" w:rsidP="006E7440"/>
        </w:tc>
        <w:tc>
          <w:tcPr>
            <w:tcW w:w="6485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14:paraId="04DFE1DD" w14:textId="77777777" w:rsidR="00866902" w:rsidRDefault="00866902" w:rsidP="006E7440"/>
        </w:tc>
      </w:tr>
      <w:tr w:rsidR="00866902" w14:paraId="2DD8CF46" w14:textId="77777777" w:rsidTr="006E7440">
        <w:tc>
          <w:tcPr>
            <w:tcW w:w="284" w:type="dxa"/>
            <w:tcBorders>
              <w:right w:val="single" w:sz="4" w:space="0" w:color="auto"/>
            </w:tcBorders>
          </w:tcPr>
          <w:p w14:paraId="44E49310" w14:textId="77777777" w:rsidR="00866902" w:rsidRPr="00765BFB" w:rsidRDefault="00866902" w:rsidP="006E7440">
            <w:pPr>
              <w:rPr>
                <w:rFonts w:ascii="Calibri" w:eastAsia="Times New Roman" w:hAnsi="Calibri" w:cs="Calibri"/>
                <w:b/>
                <w:bCs/>
                <w:sz w:val="22"/>
                <w:lang w:eastAsia="fr-FR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0FEA9F9D" w14:textId="77777777" w:rsidR="00866902" w:rsidRDefault="00866902" w:rsidP="006E7440">
            <w:r w:rsidRPr="00765BFB">
              <w:rPr>
                <w:rFonts w:ascii="Calibri" w:eastAsia="Times New Roman" w:hAnsi="Calibri" w:cs="Calibri"/>
                <w:b/>
                <w:bCs/>
                <w:sz w:val="22"/>
                <w:lang w:eastAsia="fr-FR"/>
              </w:rPr>
              <w:t xml:space="preserve">Adresse 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9F27F" w14:textId="77777777" w:rsidR="00866902" w:rsidRDefault="00866902" w:rsidP="006E7440"/>
        </w:tc>
      </w:tr>
      <w:tr w:rsidR="00866902" w14:paraId="584C4FE8" w14:textId="77777777" w:rsidTr="006E7440">
        <w:tc>
          <w:tcPr>
            <w:tcW w:w="284" w:type="dxa"/>
            <w:tcBorders>
              <w:right w:val="single" w:sz="4" w:space="0" w:color="auto"/>
            </w:tcBorders>
          </w:tcPr>
          <w:p w14:paraId="719481CD" w14:textId="77777777" w:rsidR="00866902" w:rsidRDefault="00866902" w:rsidP="006E7440"/>
        </w:tc>
        <w:tc>
          <w:tcPr>
            <w:tcW w:w="2126" w:type="dxa"/>
            <w:tcBorders>
              <w:left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6944795A" w14:textId="77777777" w:rsidR="00866902" w:rsidRDefault="00866902" w:rsidP="006E7440"/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F0507C" w14:textId="77777777" w:rsidR="00866902" w:rsidRDefault="00866902" w:rsidP="006E7440"/>
        </w:tc>
      </w:tr>
      <w:tr w:rsidR="00866902" w14:paraId="1636D21A" w14:textId="77777777" w:rsidTr="006E7440">
        <w:tc>
          <w:tcPr>
            <w:tcW w:w="284" w:type="dxa"/>
            <w:tcBorders>
              <w:right w:val="single" w:sz="4" w:space="0" w:color="auto"/>
            </w:tcBorders>
          </w:tcPr>
          <w:p w14:paraId="02A24D3B" w14:textId="77777777" w:rsidR="00866902" w:rsidRDefault="00866902" w:rsidP="006E7440"/>
        </w:tc>
        <w:tc>
          <w:tcPr>
            <w:tcW w:w="21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277981AA" w14:textId="77777777" w:rsidR="00866902" w:rsidRPr="00866902" w:rsidRDefault="00866902" w:rsidP="006E7440">
            <w:pPr>
              <w:rPr>
                <w:rFonts w:ascii="Calibri" w:eastAsia="Times New Roman" w:hAnsi="Calibri" w:cs="Calibri"/>
                <w:bCs/>
                <w:color w:val="000000"/>
                <w:sz w:val="22"/>
                <w:lang w:eastAsia="fr-FR"/>
              </w:rPr>
            </w:pP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14:paraId="7B701732" w14:textId="77777777" w:rsidR="00866902" w:rsidRPr="00765BFB" w:rsidRDefault="00866902" w:rsidP="006E7440">
            <w:pPr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</w:pPr>
          </w:p>
        </w:tc>
      </w:tr>
      <w:tr w:rsidR="00866902" w:rsidRPr="00866902" w14:paraId="02F79C22" w14:textId="77777777" w:rsidTr="006E7440">
        <w:tc>
          <w:tcPr>
            <w:tcW w:w="284" w:type="dxa"/>
            <w:tcBorders>
              <w:right w:val="single" w:sz="4" w:space="0" w:color="auto"/>
            </w:tcBorders>
          </w:tcPr>
          <w:p w14:paraId="5026E984" w14:textId="77777777" w:rsidR="00866902" w:rsidRPr="00866902" w:rsidRDefault="00866902" w:rsidP="006E7440"/>
        </w:tc>
        <w:tc>
          <w:tcPr>
            <w:tcW w:w="21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7FD93E06" w14:textId="77777777" w:rsidR="00866902" w:rsidRPr="00866902" w:rsidRDefault="00866902" w:rsidP="006E7440">
            <w:pPr>
              <w:rPr>
                <w:rFonts w:ascii="Calibri" w:eastAsia="Times New Roman" w:hAnsi="Calibri" w:cs="Calibri"/>
                <w:bCs/>
                <w:color w:val="000000"/>
                <w:sz w:val="22"/>
                <w:lang w:eastAsia="fr-FR"/>
              </w:rPr>
            </w:pPr>
            <w:r w:rsidRPr="00866902">
              <w:rPr>
                <w:rFonts w:ascii="Calibri" w:eastAsia="Times New Roman" w:hAnsi="Calibri" w:cs="Calibri"/>
                <w:bCs/>
                <w:color w:val="000000"/>
                <w:sz w:val="22"/>
                <w:lang w:eastAsia="fr-FR"/>
              </w:rPr>
              <w:t>Téléphone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14:paraId="4C2D5A8C" w14:textId="77777777" w:rsidR="00866902" w:rsidRPr="00866902" w:rsidRDefault="00866902" w:rsidP="006E7440">
            <w:pPr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</w:pPr>
          </w:p>
        </w:tc>
      </w:tr>
      <w:tr w:rsidR="00866902" w14:paraId="069E5FAB" w14:textId="77777777" w:rsidTr="006E7440">
        <w:tc>
          <w:tcPr>
            <w:tcW w:w="284" w:type="dxa"/>
          </w:tcPr>
          <w:p w14:paraId="702D6DB6" w14:textId="77777777" w:rsidR="00866902" w:rsidRDefault="00866902" w:rsidP="006E7440"/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19D6C327" w14:textId="77777777" w:rsidR="00866902" w:rsidRDefault="00866902" w:rsidP="006E7440">
            <w:r w:rsidRPr="00765BF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fr-FR"/>
              </w:rPr>
              <w:t>Contact principal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F096617" w14:textId="77777777" w:rsidR="00866902" w:rsidRDefault="00866902" w:rsidP="006E7440">
            <w:r w:rsidRPr="00765BFB"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  <w:t>(Responsable du marché)</w:t>
            </w:r>
          </w:p>
        </w:tc>
      </w:tr>
      <w:tr w:rsidR="00866902" w14:paraId="31037975" w14:textId="77777777" w:rsidTr="006E7440">
        <w:tc>
          <w:tcPr>
            <w:tcW w:w="284" w:type="dxa"/>
            <w:tcBorders>
              <w:right w:val="single" w:sz="4" w:space="0" w:color="auto"/>
            </w:tcBorders>
          </w:tcPr>
          <w:p w14:paraId="04C8D866" w14:textId="77777777" w:rsidR="00866902" w:rsidRDefault="00866902" w:rsidP="006E7440"/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28227A27" w14:textId="77777777" w:rsidR="00866902" w:rsidRDefault="00866902" w:rsidP="006E7440">
            <w:pPr>
              <w:jc w:val="right"/>
            </w:pPr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NOM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B4ED61" w14:textId="77777777" w:rsidR="00866902" w:rsidRDefault="00866902" w:rsidP="006E7440"/>
        </w:tc>
      </w:tr>
      <w:tr w:rsidR="00866902" w14:paraId="0FA0F4DB" w14:textId="77777777" w:rsidTr="006E7440">
        <w:tc>
          <w:tcPr>
            <w:tcW w:w="284" w:type="dxa"/>
            <w:tcBorders>
              <w:right w:val="single" w:sz="4" w:space="0" w:color="auto"/>
            </w:tcBorders>
          </w:tcPr>
          <w:p w14:paraId="6D574176" w14:textId="77777777" w:rsidR="00866902" w:rsidRDefault="00866902" w:rsidP="006E7440"/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47774267" w14:textId="77777777" w:rsidR="00866902" w:rsidRDefault="00866902" w:rsidP="006E7440">
            <w:pPr>
              <w:jc w:val="right"/>
            </w:pPr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Prénom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3B510B" w14:textId="77777777" w:rsidR="00866902" w:rsidRDefault="00866902" w:rsidP="006E7440"/>
        </w:tc>
      </w:tr>
      <w:tr w:rsidR="00866902" w14:paraId="7CF9C7E3" w14:textId="77777777" w:rsidTr="006E7440">
        <w:tc>
          <w:tcPr>
            <w:tcW w:w="284" w:type="dxa"/>
            <w:tcBorders>
              <w:right w:val="single" w:sz="4" w:space="0" w:color="auto"/>
            </w:tcBorders>
          </w:tcPr>
          <w:p w14:paraId="2CDE3194" w14:textId="77777777" w:rsidR="00866902" w:rsidRDefault="00866902" w:rsidP="006E7440"/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6320C132" w14:textId="77777777" w:rsidR="00866902" w:rsidRDefault="00866902" w:rsidP="006E7440">
            <w:pPr>
              <w:jc w:val="right"/>
            </w:pPr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Qualité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A09179" w14:textId="77777777" w:rsidR="00866902" w:rsidRDefault="00866902" w:rsidP="006E7440"/>
        </w:tc>
      </w:tr>
      <w:tr w:rsidR="00866902" w14:paraId="6E2D5DD2" w14:textId="77777777" w:rsidTr="006E7440">
        <w:tc>
          <w:tcPr>
            <w:tcW w:w="284" w:type="dxa"/>
            <w:tcBorders>
              <w:right w:val="single" w:sz="4" w:space="0" w:color="auto"/>
            </w:tcBorders>
          </w:tcPr>
          <w:p w14:paraId="15765644" w14:textId="77777777" w:rsidR="00866902" w:rsidRDefault="00866902" w:rsidP="006E7440"/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77D8197C" w14:textId="77777777" w:rsidR="00866902" w:rsidRDefault="00866902" w:rsidP="006E7440">
            <w:pPr>
              <w:jc w:val="right"/>
            </w:pPr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Adresse mail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569F63" w14:textId="77777777" w:rsidR="00866902" w:rsidRDefault="00866902" w:rsidP="006E7440"/>
        </w:tc>
      </w:tr>
    </w:tbl>
    <w:p w14:paraId="50AC1554" w14:textId="32B82E13" w:rsidR="00765BFB" w:rsidRDefault="00765BFB" w:rsidP="00D20071"/>
    <w:tbl>
      <w:tblPr>
        <w:tblStyle w:val="Grilledutableau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2"/>
        <w:gridCol w:w="2092"/>
        <w:gridCol w:w="1513"/>
        <w:gridCol w:w="958"/>
        <w:gridCol w:w="560"/>
        <w:gridCol w:w="1180"/>
        <w:gridCol w:w="2094"/>
      </w:tblGrid>
      <w:tr w:rsidR="00866902" w:rsidRPr="00765BFB" w14:paraId="4A1C325B" w14:textId="77777777" w:rsidTr="006E7440">
        <w:tc>
          <w:tcPr>
            <w:tcW w:w="284" w:type="dxa"/>
            <w:shd w:val="clear" w:color="auto" w:fill="F2F2F2" w:themeFill="background1" w:themeFillShade="F2"/>
          </w:tcPr>
          <w:p w14:paraId="6EE83B54" w14:textId="77777777" w:rsidR="00866902" w:rsidRPr="00765BFB" w:rsidRDefault="00866902" w:rsidP="006E7440">
            <w:pPr>
              <w:rPr>
                <w:b/>
              </w:rPr>
            </w:pPr>
          </w:p>
        </w:tc>
        <w:tc>
          <w:tcPr>
            <w:tcW w:w="8611" w:type="dxa"/>
            <w:gridSpan w:val="6"/>
            <w:tcBorders>
              <w:bottom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5E38F502" w14:textId="137F695D" w:rsidR="00866902" w:rsidRPr="00765BFB" w:rsidRDefault="00866902" w:rsidP="006E7440">
            <w:pPr>
              <w:rPr>
                <w:b/>
              </w:rPr>
            </w:pPr>
            <w:r>
              <w:rPr>
                <w:b/>
              </w:rPr>
              <w:t>4</w:t>
            </w:r>
            <w:r w:rsidRPr="00D20071">
              <w:rPr>
                <w:b/>
                <w:vertAlign w:val="superscript"/>
              </w:rPr>
              <w:t>ème</w:t>
            </w:r>
            <w:r>
              <w:rPr>
                <w:b/>
              </w:rPr>
              <w:t xml:space="preserve"> </w:t>
            </w:r>
            <w:r w:rsidRPr="00765BFB">
              <w:rPr>
                <w:b/>
              </w:rPr>
              <w:t xml:space="preserve">Contractant </w:t>
            </w:r>
            <w:r>
              <w:rPr>
                <w:b/>
              </w:rPr>
              <w:t xml:space="preserve">/ </w:t>
            </w:r>
            <w:r w:rsidRPr="00765BFB">
              <w:rPr>
                <w:b/>
              </w:rPr>
              <w:t>Personne Physique ou Morale</w:t>
            </w:r>
          </w:p>
        </w:tc>
      </w:tr>
      <w:tr w:rsidR="00866902" w:rsidRPr="00765BFB" w14:paraId="02551837" w14:textId="77777777" w:rsidTr="006E7440">
        <w:tc>
          <w:tcPr>
            <w:tcW w:w="284" w:type="dxa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36C4A4BA" w14:textId="77777777" w:rsidR="00866902" w:rsidRPr="00765BFB" w:rsidRDefault="00866902" w:rsidP="006E7440">
            <w:pPr>
              <w:rPr>
                <w:rFonts w:ascii="Calibri" w:eastAsia="Times New Roman" w:hAnsi="Calibri" w:cs="Calibri"/>
                <w:bCs/>
                <w:sz w:val="22"/>
                <w:lang w:eastAsia="fr-FR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30F03AFA" w14:textId="77777777" w:rsidR="00866902" w:rsidRPr="00765BFB" w:rsidRDefault="00866902" w:rsidP="006E7440">
            <w:r w:rsidRPr="00765BFB">
              <w:rPr>
                <w:rFonts w:ascii="Calibri" w:eastAsia="Times New Roman" w:hAnsi="Calibri" w:cs="Calibri"/>
                <w:bCs/>
                <w:sz w:val="22"/>
                <w:lang w:eastAsia="fr-FR"/>
              </w:rPr>
              <w:t>Raison sociale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1366A2" w14:textId="77777777" w:rsidR="00866902" w:rsidRPr="00765BFB" w:rsidRDefault="00866902" w:rsidP="006E7440"/>
        </w:tc>
      </w:tr>
      <w:tr w:rsidR="00866902" w14:paraId="223C6772" w14:textId="77777777" w:rsidTr="006E7440">
        <w:tc>
          <w:tcPr>
            <w:tcW w:w="284" w:type="dxa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158EB4C6" w14:textId="77777777" w:rsidR="00866902" w:rsidRPr="00765BFB" w:rsidRDefault="00866902" w:rsidP="006E7440">
            <w:pPr>
              <w:rPr>
                <w:rFonts w:ascii="Calibri" w:eastAsia="Times New Roman" w:hAnsi="Calibri" w:cs="Calibri"/>
                <w:sz w:val="22"/>
                <w:lang w:eastAsia="fr-FR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1EB9CBA7" w14:textId="77777777" w:rsidR="00866902" w:rsidRDefault="00866902" w:rsidP="006E7440"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Forme juridique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C6873B" w14:textId="77777777" w:rsidR="00866902" w:rsidRDefault="00866902" w:rsidP="006E7440"/>
        </w:tc>
        <w:tc>
          <w:tcPr>
            <w:tcW w:w="17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533EB9CD" w14:textId="77777777" w:rsidR="00866902" w:rsidRDefault="00866902" w:rsidP="006E7440">
            <w:pPr>
              <w:jc w:val="right"/>
            </w:pPr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Capital en euros</w:t>
            </w:r>
          </w:p>
        </w:tc>
        <w:tc>
          <w:tcPr>
            <w:tcW w:w="2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6ABF5F" w14:textId="77777777" w:rsidR="00866902" w:rsidRDefault="00866902" w:rsidP="006E7440"/>
        </w:tc>
      </w:tr>
      <w:tr w:rsidR="00866902" w14:paraId="009D9CFE" w14:textId="77777777" w:rsidTr="006E7440">
        <w:tc>
          <w:tcPr>
            <w:tcW w:w="284" w:type="dxa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02594248" w14:textId="77777777" w:rsidR="00866902" w:rsidRPr="00765BFB" w:rsidRDefault="00866902" w:rsidP="006E7440">
            <w:pPr>
              <w:rPr>
                <w:rFonts w:ascii="Calibri" w:eastAsia="Times New Roman" w:hAnsi="Calibri" w:cs="Calibri"/>
                <w:sz w:val="22"/>
                <w:lang w:eastAsia="fr-FR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35506AAC" w14:textId="77777777" w:rsidR="00866902" w:rsidRPr="00765BFB" w:rsidRDefault="00866902" w:rsidP="006E7440">
            <w:pPr>
              <w:rPr>
                <w:rFonts w:ascii="Calibri" w:eastAsia="Times New Roman" w:hAnsi="Calibri" w:cs="Calibri"/>
                <w:sz w:val="22"/>
                <w:lang w:eastAsia="fr-FR"/>
              </w:rPr>
            </w:pPr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Code APE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1909E6" w14:textId="77777777" w:rsidR="00866902" w:rsidRDefault="00866902" w:rsidP="006E7440"/>
        </w:tc>
      </w:tr>
      <w:tr w:rsidR="00866902" w14:paraId="2B9FC4BA" w14:textId="77777777" w:rsidTr="006E7440">
        <w:tc>
          <w:tcPr>
            <w:tcW w:w="284" w:type="dxa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399C66FC" w14:textId="77777777" w:rsidR="00866902" w:rsidRPr="00765BFB" w:rsidRDefault="00866902" w:rsidP="006E7440">
            <w:pPr>
              <w:rPr>
                <w:rFonts w:ascii="Calibri" w:eastAsia="Times New Roman" w:hAnsi="Calibri" w:cs="Calibri"/>
                <w:sz w:val="22"/>
                <w:lang w:eastAsia="fr-FR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4027998E" w14:textId="77777777" w:rsidR="00866902" w:rsidRDefault="00866902" w:rsidP="006E7440"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Siret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3AB0E1" w14:textId="77777777" w:rsidR="00866902" w:rsidRDefault="00866902" w:rsidP="006E7440"/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A08ED7" w14:textId="77777777" w:rsidR="00866902" w:rsidRDefault="00866902" w:rsidP="006E7440"/>
        </w:tc>
        <w:tc>
          <w:tcPr>
            <w:tcW w:w="33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4A58C" w14:textId="77777777" w:rsidR="00866902" w:rsidRDefault="00866902" w:rsidP="006E7440"/>
        </w:tc>
      </w:tr>
      <w:tr w:rsidR="00866902" w14:paraId="0804CB1E" w14:textId="77777777" w:rsidTr="006E7440">
        <w:tc>
          <w:tcPr>
            <w:tcW w:w="284" w:type="dxa"/>
          </w:tcPr>
          <w:p w14:paraId="2B4AD762" w14:textId="77777777" w:rsidR="00866902" w:rsidRDefault="00866902" w:rsidP="006E7440"/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1358CD6" w14:textId="77777777" w:rsidR="00866902" w:rsidRDefault="00866902" w:rsidP="006E7440"/>
        </w:tc>
        <w:tc>
          <w:tcPr>
            <w:tcW w:w="6485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14:paraId="2E68DD76" w14:textId="77777777" w:rsidR="00866902" w:rsidRDefault="00866902" w:rsidP="006E7440"/>
        </w:tc>
      </w:tr>
      <w:tr w:rsidR="00866902" w14:paraId="5E794DFF" w14:textId="77777777" w:rsidTr="006E7440">
        <w:tc>
          <w:tcPr>
            <w:tcW w:w="284" w:type="dxa"/>
            <w:tcBorders>
              <w:right w:val="single" w:sz="4" w:space="0" w:color="auto"/>
            </w:tcBorders>
          </w:tcPr>
          <w:p w14:paraId="3AF0E9CF" w14:textId="77777777" w:rsidR="00866902" w:rsidRPr="00765BFB" w:rsidRDefault="00866902" w:rsidP="006E7440">
            <w:pPr>
              <w:rPr>
                <w:rFonts w:ascii="Calibri" w:eastAsia="Times New Roman" w:hAnsi="Calibri" w:cs="Calibri"/>
                <w:b/>
                <w:bCs/>
                <w:sz w:val="22"/>
                <w:lang w:eastAsia="fr-FR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47466E9C" w14:textId="77777777" w:rsidR="00866902" w:rsidRDefault="00866902" w:rsidP="006E7440">
            <w:r w:rsidRPr="00765BFB">
              <w:rPr>
                <w:rFonts w:ascii="Calibri" w:eastAsia="Times New Roman" w:hAnsi="Calibri" w:cs="Calibri"/>
                <w:b/>
                <w:bCs/>
                <w:sz w:val="22"/>
                <w:lang w:eastAsia="fr-FR"/>
              </w:rPr>
              <w:t xml:space="preserve">Adresse 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E2A4A" w14:textId="77777777" w:rsidR="00866902" w:rsidRDefault="00866902" w:rsidP="006E7440"/>
        </w:tc>
      </w:tr>
      <w:tr w:rsidR="00866902" w14:paraId="005370FF" w14:textId="77777777" w:rsidTr="006E7440">
        <w:tc>
          <w:tcPr>
            <w:tcW w:w="284" w:type="dxa"/>
            <w:tcBorders>
              <w:right w:val="single" w:sz="4" w:space="0" w:color="auto"/>
            </w:tcBorders>
          </w:tcPr>
          <w:p w14:paraId="6EB205E0" w14:textId="77777777" w:rsidR="00866902" w:rsidRDefault="00866902" w:rsidP="006E7440"/>
        </w:tc>
        <w:tc>
          <w:tcPr>
            <w:tcW w:w="2126" w:type="dxa"/>
            <w:tcBorders>
              <w:left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3E986533" w14:textId="77777777" w:rsidR="00866902" w:rsidRDefault="00866902" w:rsidP="006E7440"/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6F350F" w14:textId="77777777" w:rsidR="00866902" w:rsidRDefault="00866902" w:rsidP="006E7440"/>
        </w:tc>
      </w:tr>
      <w:tr w:rsidR="00866902" w14:paraId="2D143B92" w14:textId="77777777" w:rsidTr="006E7440">
        <w:tc>
          <w:tcPr>
            <w:tcW w:w="284" w:type="dxa"/>
            <w:tcBorders>
              <w:right w:val="single" w:sz="4" w:space="0" w:color="auto"/>
            </w:tcBorders>
          </w:tcPr>
          <w:p w14:paraId="1C229385" w14:textId="77777777" w:rsidR="00866902" w:rsidRDefault="00866902" w:rsidP="006E7440"/>
        </w:tc>
        <w:tc>
          <w:tcPr>
            <w:tcW w:w="21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75822796" w14:textId="77777777" w:rsidR="00866902" w:rsidRPr="00866902" w:rsidRDefault="00866902" w:rsidP="006E7440">
            <w:pPr>
              <w:rPr>
                <w:rFonts w:ascii="Calibri" w:eastAsia="Times New Roman" w:hAnsi="Calibri" w:cs="Calibri"/>
                <w:bCs/>
                <w:color w:val="000000"/>
                <w:sz w:val="22"/>
                <w:lang w:eastAsia="fr-FR"/>
              </w:rPr>
            </w:pP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14:paraId="1D359EA7" w14:textId="77777777" w:rsidR="00866902" w:rsidRPr="00765BFB" w:rsidRDefault="00866902" w:rsidP="006E7440">
            <w:pPr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</w:pPr>
          </w:p>
        </w:tc>
      </w:tr>
      <w:tr w:rsidR="00866902" w:rsidRPr="00866902" w14:paraId="0FC838E8" w14:textId="77777777" w:rsidTr="006E7440">
        <w:tc>
          <w:tcPr>
            <w:tcW w:w="284" w:type="dxa"/>
            <w:tcBorders>
              <w:right w:val="single" w:sz="4" w:space="0" w:color="auto"/>
            </w:tcBorders>
          </w:tcPr>
          <w:p w14:paraId="7C3E0DC7" w14:textId="77777777" w:rsidR="00866902" w:rsidRPr="00866902" w:rsidRDefault="00866902" w:rsidP="006E7440"/>
        </w:tc>
        <w:tc>
          <w:tcPr>
            <w:tcW w:w="21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73A37EE8" w14:textId="77777777" w:rsidR="00866902" w:rsidRPr="00866902" w:rsidRDefault="00866902" w:rsidP="006E7440">
            <w:pPr>
              <w:rPr>
                <w:rFonts w:ascii="Calibri" w:eastAsia="Times New Roman" w:hAnsi="Calibri" w:cs="Calibri"/>
                <w:bCs/>
                <w:color w:val="000000"/>
                <w:sz w:val="22"/>
                <w:lang w:eastAsia="fr-FR"/>
              </w:rPr>
            </w:pPr>
            <w:r w:rsidRPr="00866902">
              <w:rPr>
                <w:rFonts w:ascii="Calibri" w:eastAsia="Times New Roman" w:hAnsi="Calibri" w:cs="Calibri"/>
                <w:bCs/>
                <w:color w:val="000000"/>
                <w:sz w:val="22"/>
                <w:lang w:eastAsia="fr-FR"/>
              </w:rPr>
              <w:t>Téléphone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14:paraId="62486E9C" w14:textId="77777777" w:rsidR="00866902" w:rsidRPr="00866902" w:rsidRDefault="00866902" w:rsidP="006E7440">
            <w:pPr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</w:pPr>
          </w:p>
        </w:tc>
      </w:tr>
      <w:tr w:rsidR="00866902" w14:paraId="0E86D7FA" w14:textId="77777777" w:rsidTr="006E7440">
        <w:tc>
          <w:tcPr>
            <w:tcW w:w="284" w:type="dxa"/>
          </w:tcPr>
          <w:p w14:paraId="0F3BD4C8" w14:textId="77777777" w:rsidR="00866902" w:rsidRDefault="00866902" w:rsidP="006E7440"/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055EAE7D" w14:textId="77777777" w:rsidR="00866902" w:rsidRDefault="00866902" w:rsidP="006E7440">
            <w:r w:rsidRPr="00765BF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fr-FR"/>
              </w:rPr>
              <w:t>Contact principal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C589CDF" w14:textId="77777777" w:rsidR="00866902" w:rsidRDefault="00866902" w:rsidP="006E7440">
            <w:r w:rsidRPr="00765BFB"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  <w:t>(Responsable du marché)</w:t>
            </w:r>
          </w:p>
        </w:tc>
      </w:tr>
      <w:tr w:rsidR="00866902" w14:paraId="270F582B" w14:textId="77777777" w:rsidTr="006E7440">
        <w:tc>
          <w:tcPr>
            <w:tcW w:w="284" w:type="dxa"/>
            <w:tcBorders>
              <w:right w:val="single" w:sz="4" w:space="0" w:color="auto"/>
            </w:tcBorders>
          </w:tcPr>
          <w:p w14:paraId="661857CD" w14:textId="77777777" w:rsidR="00866902" w:rsidRDefault="00866902" w:rsidP="006E7440"/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4EED4656" w14:textId="77777777" w:rsidR="00866902" w:rsidRDefault="00866902" w:rsidP="006E7440">
            <w:pPr>
              <w:jc w:val="right"/>
            </w:pPr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NOM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B03C89" w14:textId="77777777" w:rsidR="00866902" w:rsidRDefault="00866902" w:rsidP="006E7440"/>
        </w:tc>
      </w:tr>
      <w:tr w:rsidR="00866902" w14:paraId="78BC78EC" w14:textId="77777777" w:rsidTr="006E7440">
        <w:tc>
          <w:tcPr>
            <w:tcW w:w="284" w:type="dxa"/>
            <w:tcBorders>
              <w:right w:val="single" w:sz="4" w:space="0" w:color="auto"/>
            </w:tcBorders>
          </w:tcPr>
          <w:p w14:paraId="12B641F7" w14:textId="77777777" w:rsidR="00866902" w:rsidRDefault="00866902" w:rsidP="006E7440"/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750D5A1F" w14:textId="77777777" w:rsidR="00866902" w:rsidRDefault="00866902" w:rsidP="006E7440">
            <w:pPr>
              <w:jc w:val="right"/>
            </w:pPr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Prénom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475CB6" w14:textId="77777777" w:rsidR="00866902" w:rsidRDefault="00866902" w:rsidP="006E7440"/>
        </w:tc>
      </w:tr>
      <w:tr w:rsidR="00866902" w14:paraId="6C1F54DC" w14:textId="77777777" w:rsidTr="006E7440">
        <w:tc>
          <w:tcPr>
            <w:tcW w:w="284" w:type="dxa"/>
            <w:tcBorders>
              <w:right w:val="single" w:sz="4" w:space="0" w:color="auto"/>
            </w:tcBorders>
          </w:tcPr>
          <w:p w14:paraId="7177E886" w14:textId="77777777" w:rsidR="00866902" w:rsidRDefault="00866902" w:rsidP="006E7440"/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20204103" w14:textId="77777777" w:rsidR="00866902" w:rsidRDefault="00866902" w:rsidP="006E7440">
            <w:pPr>
              <w:jc w:val="right"/>
            </w:pPr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Qualité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6ACBF6" w14:textId="77777777" w:rsidR="00866902" w:rsidRDefault="00866902" w:rsidP="006E7440"/>
        </w:tc>
      </w:tr>
      <w:tr w:rsidR="00866902" w14:paraId="50632DA7" w14:textId="77777777" w:rsidTr="006E7440">
        <w:tc>
          <w:tcPr>
            <w:tcW w:w="284" w:type="dxa"/>
            <w:tcBorders>
              <w:right w:val="single" w:sz="4" w:space="0" w:color="auto"/>
            </w:tcBorders>
          </w:tcPr>
          <w:p w14:paraId="09077A7B" w14:textId="77777777" w:rsidR="00866902" w:rsidRDefault="00866902" w:rsidP="006E7440"/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7EF26C37" w14:textId="77777777" w:rsidR="00866902" w:rsidRDefault="00866902" w:rsidP="006E7440">
            <w:pPr>
              <w:jc w:val="right"/>
            </w:pPr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Adresse mail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2E6847" w14:textId="77777777" w:rsidR="00866902" w:rsidRDefault="00866902" w:rsidP="006E7440"/>
        </w:tc>
      </w:tr>
    </w:tbl>
    <w:p w14:paraId="5ECC4A78" w14:textId="68AFC411" w:rsidR="00866902" w:rsidRDefault="00866902" w:rsidP="00D20071"/>
    <w:p w14:paraId="3A01B2BE" w14:textId="77777777" w:rsidR="00866902" w:rsidRDefault="00866902">
      <w:pPr>
        <w:spacing w:after="0"/>
        <w:jc w:val="left"/>
      </w:pPr>
      <w:r>
        <w:br w:type="page"/>
      </w:r>
    </w:p>
    <w:p w14:paraId="69046551" w14:textId="77777777" w:rsidR="00866902" w:rsidRDefault="00866902" w:rsidP="00D20071"/>
    <w:tbl>
      <w:tblPr>
        <w:tblStyle w:val="Grilledutableau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2"/>
        <w:gridCol w:w="2092"/>
        <w:gridCol w:w="1513"/>
        <w:gridCol w:w="958"/>
        <w:gridCol w:w="560"/>
        <w:gridCol w:w="1180"/>
        <w:gridCol w:w="2094"/>
      </w:tblGrid>
      <w:tr w:rsidR="00866902" w:rsidRPr="00765BFB" w14:paraId="1BCA167B" w14:textId="77777777" w:rsidTr="006E7440">
        <w:tc>
          <w:tcPr>
            <w:tcW w:w="284" w:type="dxa"/>
            <w:shd w:val="clear" w:color="auto" w:fill="F2F2F2" w:themeFill="background1" w:themeFillShade="F2"/>
          </w:tcPr>
          <w:p w14:paraId="2BA6FBF3" w14:textId="77777777" w:rsidR="00866902" w:rsidRPr="00765BFB" w:rsidRDefault="00866902" w:rsidP="006E7440">
            <w:pPr>
              <w:rPr>
                <w:b/>
              </w:rPr>
            </w:pPr>
          </w:p>
        </w:tc>
        <w:tc>
          <w:tcPr>
            <w:tcW w:w="8611" w:type="dxa"/>
            <w:gridSpan w:val="6"/>
            <w:tcBorders>
              <w:bottom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401C6135" w14:textId="2C4DE06C" w:rsidR="00866902" w:rsidRPr="00765BFB" w:rsidRDefault="00866902" w:rsidP="006E7440">
            <w:pPr>
              <w:rPr>
                <w:b/>
              </w:rPr>
            </w:pPr>
            <w:r>
              <w:rPr>
                <w:b/>
              </w:rPr>
              <w:t>5</w:t>
            </w:r>
            <w:r w:rsidRPr="00D20071">
              <w:rPr>
                <w:b/>
                <w:vertAlign w:val="superscript"/>
              </w:rPr>
              <w:t>ème</w:t>
            </w:r>
            <w:r>
              <w:rPr>
                <w:b/>
              </w:rPr>
              <w:t xml:space="preserve"> </w:t>
            </w:r>
            <w:r w:rsidRPr="00765BFB">
              <w:rPr>
                <w:b/>
              </w:rPr>
              <w:t xml:space="preserve">Contractant </w:t>
            </w:r>
            <w:r>
              <w:rPr>
                <w:b/>
              </w:rPr>
              <w:t xml:space="preserve">/ </w:t>
            </w:r>
            <w:r w:rsidRPr="00765BFB">
              <w:rPr>
                <w:b/>
              </w:rPr>
              <w:t>Personne Physique ou Morale</w:t>
            </w:r>
          </w:p>
        </w:tc>
      </w:tr>
      <w:tr w:rsidR="00866902" w:rsidRPr="00765BFB" w14:paraId="61281923" w14:textId="77777777" w:rsidTr="006E7440">
        <w:tc>
          <w:tcPr>
            <w:tcW w:w="284" w:type="dxa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32CD3990" w14:textId="77777777" w:rsidR="00866902" w:rsidRPr="00765BFB" w:rsidRDefault="00866902" w:rsidP="006E7440">
            <w:pPr>
              <w:rPr>
                <w:rFonts w:ascii="Calibri" w:eastAsia="Times New Roman" w:hAnsi="Calibri" w:cs="Calibri"/>
                <w:bCs/>
                <w:sz w:val="22"/>
                <w:lang w:eastAsia="fr-FR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06260ABB" w14:textId="77777777" w:rsidR="00866902" w:rsidRPr="00765BFB" w:rsidRDefault="00866902" w:rsidP="006E7440">
            <w:r w:rsidRPr="00765BFB">
              <w:rPr>
                <w:rFonts w:ascii="Calibri" w:eastAsia="Times New Roman" w:hAnsi="Calibri" w:cs="Calibri"/>
                <w:bCs/>
                <w:sz w:val="22"/>
                <w:lang w:eastAsia="fr-FR"/>
              </w:rPr>
              <w:t>Raison sociale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764AFF" w14:textId="77777777" w:rsidR="00866902" w:rsidRPr="00765BFB" w:rsidRDefault="00866902" w:rsidP="006E7440"/>
        </w:tc>
      </w:tr>
      <w:tr w:rsidR="00866902" w14:paraId="2D5868C4" w14:textId="77777777" w:rsidTr="006E7440">
        <w:tc>
          <w:tcPr>
            <w:tcW w:w="284" w:type="dxa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5A594155" w14:textId="77777777" w:rsidR="00866902" w:rsidRPr="00765BFB" w:rsidRDefault="00866902" w:rsidP="006E7440">
            <w:pPr>
              <w:rPr>
                <w:rFonts w:ascii="Calibri" w:eastAsia="Times New Roman" w:hAnsi="Calibri" w:cs="Calibri"/>
                <w:sz w:val="22"/>
                <w:lang w:eastAsia="fr-FR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2D2C501E" w14:textId="77777777" w:rsidR="00866902" w:rsidRDefault="00866902" w:rsidP="006E7440"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Forme juridique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0A5A81" w14:textId="77777777" w:rsidR="00866902" w:rsidRDefault="00866902" w:rsidP="006E7440"/>
        </w:tc>
        <w:tc>
          <w:tcPr>
            <w:tcW w:w="17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603EC4E7" w14:textId="77777777" w:rsidR="00866902" w:rsidRDefault="00866902" w:rsidP="006E7440">
            <w:pPr>
              <w:jc w:val="right"/>
            </w:pPr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Capital en euros</w:t>
            </w:r>
          </w:p>
        </w:tc>
        <w:tc>
          <w:tcPr>
            <w:tcW w:w="2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14BB0A" w14:textId="77777777" w:rsidR="00866902" w:rsidRDefault="00866902" w:rsidP="006E7440"/>
        </w:tc>
      </w:tr>
      <w:tr w:rsidR="00866902" w14:paraId="76FAC084" w14:textId="77777777" w:rsidTr="006E7440">
        <w:tc>
          <w:tcPr>
            <w:tcW w:w="284" w:type="dxa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33B803E4" w14:textId="77777777" w:rsidR="00866902" w:rsidRPr="00765BFB" w:rsidRDefault="00866902" w:rsidP="006E7440">
            <w:pPr>
              <w:rPr>
                <w:rFonts w:ascii="Calibri" w:eastAsia="Times New Roman" w:hAnsi="Calibri" w:cs="Calibri"/>
                <w:sz w:val="22"/>
                <w:lang w:eastAsia="fr-FR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357A0FC1" w14:textId="77777777" w:rsidR="00866902" w:rsidRPr="00765BFB" w:rsidRDefault="00866902" w:rsidP="006E7440">
            <w:pPr>
              <w:rPr>
                <w:rFonts w:ascii="Calibri" w:eastAsia="Times New Roman" w:hAnsi="Calibri" w:cs="Calibri"/>
                <w:sz w:val="22"/>
                <w:lang w:eastAsia="fr-FR"/>
              </w:rPr>
            </w:pPr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Code APE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BB355C" w14:textId="77777777" w:rsidR="00866902" w:rsidRDefault="00866902" w:rsidP="006E7440"/>
        </w:tc>
      </w:tr>
      <w:tr w:rsidR="00866902" w14:paraId="4F8F907B" w14:textId="77777777" w:rsidTr="006E7440">
        <w:tc>
          <w:tcPr>
            <w:tcW w:w="284" w:type="dxa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0CB88DB4" w14:textId="77777777" w:rsidR="00866902" w:rsidRPr="00765BFB" w:rsidRDefault="00866902" w:rsidP="006E7440">
            <w:pPr>
              <w:rPr>
                <w:rFonts w:ascii="Calibri" w:eastAsia="Times New Roman" w:hAnsi="Calibri" w:cs="Calibri"/>
                <w:sz w:val="22"/>
                <w:lang w:eastAsia="fr-FR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1F20EEB6" w14:textId="77777777" w:rsidR="00866902" w:rsidRDefault="00866902" w:rsidP="006E7440"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Siret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72780F" w14:textId="77777777" w:rsidR="00866902" w:rsidRDefault="00866902" w:rsidP="006E7440"/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74BD47" w14:textId="77777777" w:rsidR="00866902" w:rsidRDefault="00866902" w:rsidP="006E7440"/>
        </w:tc>
        <w:tc>
          <w:tcPr>
            <w:tcW w:w="33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8E20DE" w14:textId="77777777" w:rsidR="00866902" w:rsidRDefault="00866902" w:rsidP="006E7440"/>
        </w:tc>
      </w:tr>
      <w:tr w:rsidR="00866902" w14:paraId="4AAE9130" w14:textId="77777777" w:rsidTr="006E7440">
        <w:tc>
          <w:tcPr>
            <w:tcW w:w="284" w:type="dxa"/>
          </w:tcPr>
          <w:p w14:paraId="51A6A27D" w14:textId="77777777" w:rsidR="00866902" w:rsidRDefault="00866902" w:rsidP="006E7440"/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0B46D28" w14:textId="77777777" w:rsidR="00866902" w:rsidRDefault="00866902" w:rsidP="006E7440"/>
        </w:tc>
        <w:tc>
          <w:tcPr>
            <w:tcW w:w="6485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14:paraId="24CC3F8C" w14:textId="77777777" w:rsidR="00866902" w:rsidRDefault="00866902" w:rsidP="006E7440"/>
        </w:tc>
      </w:tr>
      <w:tr w:rsidR="00866902" w14:paraId="30EFC35A" w14:textId="77777777" w:rsidTr="006E7440">
        <w:tc>
          <w:tcPr>
            <w:tcW w:w="284" w:type="dxa"/>
            <w:tcBorders>
              <w:right w:val="single" w:sz="4" w:space="0" w:color="auto"/>
            </w:tcBorders>
          </w:tcPr>
          <w:p w14:paraId="2604ADAD" w14:textId="77777777" w:rsidR="00866902" w:rsidRPr="00765BFB" w:rsidRDefault="00866902" w:rsidP="006E7440">
            <w:pPr>
              <w:rPr>
                <w:rFonts w:ascii="Calibri" w:eastAsia="Times New Roman" w:hAnsi="Calibri" w:cs="Calibri"/>
                <w:b/>
                <w:bCs/>
                <w:sz w:val="22"/>
                <w:lang w:eastAsia="fr-FR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1C878FBB" w14:textId="77777777" w:rsidR="00866902" w:rsidRDefault="00866902" w:rsidP="006E7440">
            <w:r w:rsidRPr="00765BFB">
              <w:rPr>
                <w:rFonts w:ascii="Calibri" w:eastAsia="Times New Roman" w:hAnsi="Calibri" w:cs="Calibri"/>
                <w:b/>
                <w:bCs/>
                <w:sz w:val="22"/>
                <w:lang w:eastAsia="fr-FR"/>
              </w:rPr>
              <w:t xml:space="preserve">Adresse 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1B029" w14:textId="77777777" w:rsidR="00866902" w:rsidRDefault="00866902" w:rsidP="006E7440"/>
        </w:tc>
      </w:tr>
      <w:tr w:rsidR="00866902" w14:paraId="75027F46" w14:textId="77777777" w:rsidTr="006E7440">
        <w:tc>
          <w:tcPr>
            <w:tcW w:w="284" w:type="dxa"/>
            <w:tcBorders>
              <w:right w:val="single" w:sz="4" w:space="0" w:color="auto"/>
            </w:tcBorders>
          </w:tcPr>
          <w:p w14:paraId="79261ED8" w14:textId="77777777" w:rsidR="00866902" w:rsidRDefault="00866902" w:rsidP="006E7440"/>
        </w:tc>
        <w:tc>
          <w:tcPr>
            <w:tcW w:w="2126" w:type="dxa"/>
            <w:tcBorders>
              <w:left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467A4BCA" w14:textId="77777777" w:rsidR="00866902" w:rsidRDefault="00866902" w:rsidP="006E7440"/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BA6005" w14:textId="77777777" w:rsidR="00866902" w:rsidRDefault="00866902" w:rsidP="006E7440"/>
        </w:tc>
      </w:tr>
      <w:tr w:rsidR="00866902" w14:paraId="4EB49B4A" w14:textId="77777777" w:rsidTr="006E7440">
        <w:tc>
          <w:tcPr>
            <w:tcW w:w="284" w:type="dxa"/>
            <w:tcBorders>
              <w:right w:val="single" w:sz="4" w:space="0" w:color="auto"/>
            </w:tcBorders>
          </w:tcPr>
          <w:p w14:paraId="7BD98A00" w14:textId="77777777" w:rsidR="00866902" w:rsidRDefault="00866902" w:rsidP="006E7440"/>
        </w:tc>
        <w:tc>
          <w:tcPr>
            <w:tcW w:w="21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63901FA7" w14:textId="77777777" w:rsidR="00866902" w:rsidRPr="00866902" w:rsidRDefault="00866902" w:rsidP="006E7440">
            <w:pPr>
              <w:rPr>
                <w:rFonts w:ascii="Calibri" w:eastAsia="Times New Roman" w:hAnsi="Calibri" w:cs="Calibri"/>
                <w:bCs/>
                <w:color w:val="000000"/>
                <w:sz w:val="22"/>
                <w:lang w:eastAsia="fr-FR"/>
              </w:rPr>
            </w:pP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14:paraId="2B1B3B09" w14:textId="77777777" w:rsidR="00866902" w:rsidRPr="00765BFB" w:rsidRDefault="00866902" w:rsidP="006E7440">
            <w:pPr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</w:pPr>
          </w:p>
        </w:tc>
      </w:tr>
      <w:tr w:rsidR="00866902" w:rsidRPr="00866902" w14:paraId="255973FC" w14:textId="77777777" w:rsidTr="006E7440">
        <w:tc>
          <w:tcPr>
            <w:tcW w:w="284" w:type="dxa"/>
            <w:tcBorders>
              <w:right w:val="single" w:sz="4" w:space="0" w:color="auto"/>
            </w:tcBorders>
          </w:tcPr>
          <w:p w14:paraId="01B6499E" w14:textId="77777777" w:rsidR="00866902" w:rsidRPr="00866902" w:rsidRDefault="00866902" w:rsidP="006E7440"/>
        </w:tc>
        <w:tc>
          <w:tcPr>
            <w:tcW w:w="21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4932DCCF" w14:textId="77777777" w:rsidR="00866902" w:rsidRPr="00866902" w:rsidRDefault="00866902" w:rsidP="006E7440">
            <w:pPr>
              <w:rPr>
                <w:rFonts w:ascii="Calibri" w:eastAsia="Times New Roman" w:hAnsi="Calibri" w:cs="Calibri"/>
                <w:bCs/>
                <w:color w:val="000000"/>
                <w:sz w:val="22"/>
                <w:lang w:eastAsia="fr-FR"/>
              </w:rPr>
            </w:pPr>
            <w:r w:rsidRPr="00866902">
              <w:rPr>
                <w:rFonts w:ascii="Calibri" w:eastAsia="Times New Roman" w:hAnsi="Calibri" w:cs="Calibri"/>
                <w:bCs/>
                <w:color w:val="000000"/>
                <w:sz w:val="22"/>
                <w:lang w:eastAsia="fr-FR"/>
              </w:rPr>
              <w:t>Téléphone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14:paraId="3F4DC3B3" w14:textId="77777777" w:rsidR="00866902" w:rsidRPr="00866902" w:rsidRDefault="00866902" w:rsidP="006E7440">
            <w:pPr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</w:pPr>
          </w:p>
        </w:tc>
      </w:tr>
      <w:tr w:rsidR="00866902" w14:paraId="6007CE95" w14:textId="77777777" w:rsidTr="006E7440">
        <w:tc>
          <w:tcPr>
            <w:tcW w:w="284" w:type="dxa"/>
          </w:tcPr>
          <w:p w14:paraId="73C348BC" w14:textId="77777777" w:rsidR="00866902" w:rsidRDefault="00866902" w:rsidP="006E7440"/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25CA4B5C" w14:textId="77777777" w:rsidR="00866902" w:rsidRDefault="00866902" w:rsidP="006E7440">
            <w:r w:rsidRPr="00765BF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fr-FR"/>
              </w:rPr>
              <w:t>Contact principal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CB9D406" w14:textId="77777777" w:rsidR="00866902" w:rsidRDefault="00866902" w:rsidP="006E7440">
            <w:r w:rsidRPr="00765BFB"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  <w:t>(Responsable du marché)</w:t>
            </w:r>
          </w:p>
        </w:tc>
      </w:tr>
      <w:tr w:rsidR="00866902" w14:paraId="483FF8CF" w14:textId="77777777" w:rsidTr="006E7440">
        <w:tc>
          <w:tcPr>
            <w:tcW w:w="284" w:type="dxa"/>
            <w:tcBorders>
              <w:right w:val="single" w:sz="4" w:space="0" w:color="auto"/>
            </w:tcBorders>
          </w:tcPr>
          <w:p w14:paraId="268D1341" w14:textId="77777777" w:rsidR="00866902" w:rsidRDefault="00866902" w:rsidP="006E7440"/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0D287863" w14:textId="77777777" w:rsidR="00866902" w:rsidRDefault="00866902" w:rsidP="006E7440">
            <w:pPr>
              <w:jc w:val="right"/>
            </w:pPr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NOM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9F2449" w14:textId="77777777" w:rsidR="00866902" w:rsidRDefault="00866902" w:rsidP="006E7440"/>
        </w:tc>
      </w:tr>
      <w:tr w:rsidR="00866902" w14:paraId="0C38D524" w14:textId="77777777" w:rsidTr="006E7440">
        <w:tc>
          <w:tcPr>
            <w:tcW w:w="284" w:type="dxa"/>
            <w:tcBorders>
              <w:right w:val="single" w:sz="4" w:space="0" w:color="auto"/>
            </w:tcBorders>
          </w:tcPr>
          <w:p w14:paraId="5938F371" w14:textId="77777777" w:rsidR="00866902" w:rsidRDefault="00866902" w:rsidP="006E7440"/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78E01282" w14:textId="77777777" w:rsidR="00866902" w:rsidRDefault="00866902" w:rsidP="006E7440">
            <w:pPr>
              <w:jc w:val="right"/>
            </w:pPr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Prénom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330AF9" w14:textId="77777777" w:rsidR="00866902" w:rsidRDefault="00866902" w:rsidP="006E7440"/>
        </w:tc>
      </w:tr>
      <w:tr w:rsidR="00866902" w14:paraId="528BD228" w14:textId="77777777" w:rsidTr="006E7440">
        <w:tc>
          <w:tcPr>
            <w:tcW w:w="284" w:type="dxa"/>
            <w:tcBorders>
              <w:right w:val="single" w:sz="4" w:space="0" w:color="auto"/>
            </w:tcBorders>
          </w:tcPr>
          <w:p w14:paraId="7B558204" w14:textId="77777777" w:rsidR="00866902" w:rsidRDefault="00866902" w:rsidP="006E7440"/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1A69DFA6" w14:textId="77777777" w:rsidR="00866902" w:rsidRDefault="00866902" w:rsidP="006E7440">
            <w:pPr>
              <w:jc w:val="right"/>
            </w:pPr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Qualité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B59115" w14:textId="77777777" w:rsidR="00866902" w:rsidRDefault="00866902" w:rsidP="006E7440"/>
        </w:tc>
      </w:tr>
      <w:tr w:rsidR="00866902" w14:paraId="47C78F59" w14:textId="77777777" w:rsidTr="006E7440">
        <w:tc>
          <w:tcPr>
            <w:tcW w:w="284" w:type="dxa"/>
            <w:tcBorders>
              <w:right w:val="single" w:sz="4" w:space="0" w:color="auto"/>
            </w:tcBorders>
          </w:tcPr>
          <w:p w14:paraId="590A2837" w14:textId="77777777" w:rsidR="00866902" w:rsidRDefault="00866902" w:rsidP="006E7440"/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75B59E18" w14:textId="77777777" w:rsidR="00866902" w:rsidRDefault="00866902" w:rsidP="006E7440">
            <w:pPr>
              <w:jc w:val="right"/>
            </w:pPr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Adresse mail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EEFEF" w14:textId="77777777" w:rsidR="00866902" w:rsidRDefault="00866902" w:rsidP="006E7440"/>
        </w:tc>
      </w:tr>
    </w:tbl>
    <w:p w14:paraId="080D296B" w14:textId="45CC63FB" w:rsidR="00866902" w:rsidRDefault="00866902" w:rsidP="00D20071"/>
    <w:tbl>
      <w:tblPr>
        <w:tblStyle w:val="Grilledutableau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2"/>
        <w:gridCol w:w="2092"/>
        <w:gridCol w:w="1513"/>
        <w:gridCol w:w="958"/>
        <w:gridCol w:w="560"/>
        <w:gridCol w:w="1180"/>
        <w:gridCol w:w="2094"/>
      </w:tblGrid>
      <w:tr w:rsidR="00866902" w:rsidRPr="00765BFB" w14:paraId="6BB10A2E" w14:textId="77777777" w:rsidTr="006E7440">
        <w:tc>
          <w:tcPr>
            <w:tcW w:w="284" w:type="dxa"/>
            <w:shd w:val="clear" w:color="auto" w:fill="F2F2F2" w:themeFill="background1" w:themeFillShade="F2"/>
          </w:tcPr>
          <w:p w14:paraId="7B25F372" w14:textId="77777777" w:rsidR="00866902" w:rsidRPr="00765BFB" w:rsidRDefault="00866902" w:rsidP="006E7440">
            <w:pPr>
              <w:rPr>
                <w:b/>
              </w:rPr>
            </w:pPr>
          </w:p>
        </w:tc>
        <w:tc>
          <w:tcPr>
            <w:tcW w:w="8611" w:type="dxa"/>
            <w:gridSpan w:val="6"/>
            <w:tcBorders>
              <w:bottom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79F94AA1" w14:textId="08517BF9" w:rsidR="00866902" w:rsidRPr="00765BFB" w:rsidRDefault="00866902" w:rsidP="006E7440">
            <w:pPr>
              <w:rPr>
                <w:b/>
              </w:rPr>
            </w:pPr>
            <w:r>
              <w:rPr>
                <w:b/>
              </w:rPr>
              <w:t>6</w:t>
            </w:r>
            <w:r w:rsidRPr="00D20071">
              <w:rPr>
                <w:b/>
                <w:vertAlign w:val="superscript"/>
              </w:rPr>
              <w:t>ème</w:t>
            </w:r>
            <w:r>
              <w:rPr>
                <w:b/>
              </w:rPr>
              <w:t xml:space="preserve"> </w:t>
            </w:r>
            <w:r w:rsidRPr="00765BFB">
              <w:rPr>
                <w:b/>
              </w:rPr>
              <w:t xml:space="preserve">Contractant </w:t>
            </w:r>
            <w:r>
              <w:rPr>
                <w:b/>
              </w:rPr>
              <w:t xml:space="preserve">/ </w:t>
            </w:r>
            <w:r w:rsidRPr="00765BFB">
              <w:rPr>
                <w:b/>
              </w:rPr>
              <w:t>Personne Physique ou Morale</w:t>
            </w:r>
          </w:p>
        </w:tc>
      </w:tr>
      <w:tr w:rsidR="00866902" w:rsidRPr="00765BFB" w14:paraId="12F3AA33" w14:textId="77777777" w:rsidTr="006E7440">
        <w:tc>
          <w:tcPr>
            <w:tcW w:w="284" w:type="dxa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01E0851E" w14:textId="77777777" w:rsidR="00866902" w:rsidRPr="00765BFB" w:rsidRDefault="00866902" w:rsidP="006E7440">
            <w:pPr>
              <w:rPr>
                <w:rFonts w:ascii="Calibri" w:eastAsia="Times New Roman" w:hAnsi="Calibri" w:cs="Calibri"/>
                <w:bCs/>
                <w:sz w:val="22"/>
                <w:lang w:eastAsia="fr-FR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1D5F93DC" w14:textId="77777777" w:rsidR="00866902" w:rsidRPr="00765BFB" w:rsidRDefault="00866902" w:rsidP="006E7440">
            <w:r w:rsidRPr="00765BFB">
              <w:rPr>
                <w:rFonts w:ascii="Calibri" w:eastAsia="Times New Roman" w:hAnsi="Calibri" w:cs="Calibri"/>
                <w:bCs/>
                <w:sz w:val="22"/>
                <w:lang w:eastAsia="fr-FR"/>
              </w:rPr>
              <w:t>Raison sociale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B82F18" w14:textId="77777777" w:rsidR="00866902" w:rsidRPr="00765BFB" w:rsidRDefault="00866902" w:rsidP="006E7440"/>
        </w:tc>
      </w:tr>
      <w:tr w:rsidR="00866902" w14:paraId="540D4EBD" w14:textId="77777777" w:rsidTr="006E7440">
        <w:tc>
          <w:tcPr>
            <w:tcW w:w="284" w:type="dxa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28D53162" w14:textId="77777777" w:rsidR="00866902" w:rsidRPr="00765BFB" w:rsidRDefault="00866902" w:rsidP="006E7440">
            <w:pPr>
              <w:rPr>
                <w:rFonts w:ascii="Calibri" w:eastAsia="Times New Roman" w:hAnsi="Calibri" w:cs="Calibri"/>
                <w:sz w:val="22"/>
                <w:lang w:eastAsia="fr-FR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15D441B0" w14:textId="77777777" w:rsidR="00866902" w:rsidRDefault="00866902" w:rsidP="006E7440"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Forme juridique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E8C28D" w14:textId="77777777" w:rsidR="00866902" w:rsidRDefault="00866902" w:rsidP="006E7440"/>
        </w:tc>
        <w:tc>
          <w:tcPr>
            <w:tcW w:w="17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1E7C44E3" w14:textId="77777777" w:rsidR="00866902" w:rsidRDefault="00866902" w:rsidP="006E7440">
            <w:pPr>
              <w:jc w:val="right"/>
            </w:pPr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Capital en euros</w:t>
            </w:r>
          </w:p>
        </w:tc>
        <w:tc>
          <w:tcPr>
            <w:tcW w:w="2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6B6BA5" w14:textId="77777777" w:rsidR="00866902" w:rsidRDefault="00866902" w:rsidP="006E7440"/>
        </w:tc>
      </w:tr>
      <w:tr w:rsidR="00866902" w14:paraId="3148D37E" w14:textId="77777777" w:rsidTr="006E7440">
        <w:tc>
          <w:tcPr>
            <w:tcW w:w="284" w:type="dxa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1D929289" w14:textId="77777777" w:rsidR="00866902" w:rsidRPr="00765BFB" w:rsidRDefault="00866902" w:rsidP="006E7440">
            <w:pPr>
              <w:rPr>
                <w:rFonts w:ascii="Calibri" w:eastAsia="Times New Roman" w:hAnsi="Calibri" w:cs="Calibri"/>
                <w:sz w:val="22"/>
                <w:lang w:eastAsia="fr-FR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1B0C5E80" w14:textId="77777777" w:rsidR="00866902" w:rsidRPr="00765BFB" w:rsidRDefault="00866902" w:rsidP="006E7440">
            <w:pPr>
              <w:rPr>
                <w:rFonts w:ascii="Calibri" w:eastAsia="Times New Roman" w:hAnsi="Calibri" w:cs="Calibri"/>
                <w:sz w:val="22"/>
                <w:lang w:eastAsia="fr-FR"/>
              </w:rPr>
            </w:pPr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Code APE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9207FA" w14:textId="77777777" w:rsidR="00866902" w:rsidRDefault="00866902" w:rsidP="006E7440"/>
        </w:tc>
      </w:tr>
      <w:tr w:rsidR="00866902" w14:paraId="1160FAFE" w14:textId="77777777" w:rsidTr="006E7440">
        <w:tc>
          <w:tcPr>
            <w:tcW w:w="284" w:type="dxa"/>
            <w:tcBorders>
              <w:right w:val="single" w:sz="4" w:space="0" w:color="auto"/>
            </w:tcBorders>
            <w:shd w:val="clear" w:color="auto" w:fill="F2F2F2" w:themeFill="background1" w:themeFillShade="F2"/>
          </w:tcPr>
          <w:p w14:paraId="51E6622A" w14:textId="77777777" w:rsidR="00866902" w:rsidRPr="00765BFB" w:rsidRDefault="00866902" w:rsidP="006E7440">
            <w:pPr>
              <w:rPr>
                <w:rFonts w:ascii="Calibri" w:eastAsia="Times New Roman" w:hAnsi="Calibri" w:cs="Calibri"/>
                <w:sz w:val="22"/>
                <w:lang w:eastAsia="fr-FR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0E50B37C" w14:textId="77777777" w:rsidR="00866902" w:rsidRDefault="00866902" w:rsidP="006E7440"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Siret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0267CD" w14:textId="77777777" w:rsidR="00866902" w:rsidRDefault="00866902" w:rsidP="006E7440"/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54EF72" w14:textId="77777777" w:rsidR="00866902" w:rsidRDefault="00866902" w:rsidP="006E7440"/>
        </w:tc>
        <w:tc>
          <w:tcPr>
            <w:tcW w:w="33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72EFA8" w14:textId="77777777" w:rsidR="00866902" w:rsidRDefault="00866902" w:rsidP="006E7440"/>
        </w:tc>
      </w:tr>
      <w:tr w:rsidR="00866902" w14:paraId="4D22BFDA" w14:textId="77777777" w:rsidTr="006E7440">
        <w:tc>
          <w:tcPr>
            <w:tcW w:w="284" w:type="dxa"/>
          </w:tcPr>
          <w:p w14:paraId="50899885" w14:textId="77777777" w:rsidR="00866902" w:rsidRDefault="00866902" w:rsidP="006E7440"/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9AD13A3" w14:textId="77777777" w:rsidR="00866902" w:rsidRDefault="00866902" w:rsidP="006E7440"/>
        </w:tc>
        <w:tc>
          <w:tcPr>
            <w:tcW w:w="6485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14:paraId="0FD72E95" w14:textId="77777777" w:rsidR="00866902" w:rsidRDefault="00866902" w:rsidP="006E7440"/>
        </w:tc>
      </w:tr>
      <w:tr w:rsidR="00866902" w14:paraId="63B3B475" w14:textId="77777777" w:rsidTr="006E7440">
        <w:tc>
          <w:tcPr>
            <w:tcW w:w="284" w:type="dxa"/>
            <w:tcBorders>
              <w:right w:val="single" w:sz="4" w:space="0" w:color="auto"/>
            </w:tcBorders>
          </w:tcPr>
          <w:p w14:paraId="4926F11A" w14:textId="77777777" w:rsidR="00866902" w:rsidRPr="00765BFB" w:rsidRDefault="00866902" w:rsidP="006E7440">
            <w:pPr>
              <w:rPr>
                <w:rFonts w:ascii="Calibri" w:eastAsia="Times New Roman" w:hAnsi="Calibri" w:cs="Calibri"/>
                <w:b/>
                <w:bCs/>
                <w:sz w:val="22"/>
                <w:lang w:eastAsia="fr-FR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75FC434A" w14:textId="77777777" w:rsidR="00866902" w:rsidRDefault="00866902" w:rsidP="006E7440">
            <w:r w:rsidRPr="00765BFB">
              <w:rPr>
                <w:rFonts w:ascii="Calibri" w:eastAsia="Times New Roman" w:hAnsi="Calibri" w:cs="Calibri"/>
                <w:b/>
                <w:bCs/>
                <w:sz w:val="22"/>
                <w:lang w:eastAsia="fr-FR"/>
              </w:rPr>
              <w:t xml:space="preserve">Adresse 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AE6DB5" w14:textId="77777777" w:rsidR="00866902" w:rsidRDefault="00866902" w:rsidP="006E7440"/>
        </w:tc>
      </w:tr>
      <w:tr w:rsidR="00866902" w14:paraId="58E675F6" w14:textId="77777777" w:rsidTr="006E7440">
        <w:tc>
          <w:tcPr>
            <w:tcW w:w="284" w:type="dxa"/>
            <w:tcBorders>
              <w:right w:val="single" w:sz="4" w:space="0" w:color="auto"/>
            </w:tcBorders>
          </w:tcPr>
          <w:p w14:paraId="001EE871" w14:textId="77777777" w:rsidR="00866902" w:rsidRDefault="00866902" w:rsidP="006E7440"/>
        </w:tc>
        <w:tc>
          <w:tcPr>
            <w:tcW w:w="2126" w:type="dxa"/>
            <w:tcBorders>
              <w:left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3CC7D4CC" w14:textId="77777777" w:rsidR="00866902" w:rsidRDefault="00866902" w:rsidP="006E7440"/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3B7438" w14:textId="77777777" w:rsidR="00866902" w:rsidRDefault="00866902" w:rsidP="006E7440"/>
        </w:tc>
      </w:tr>
      <w:tr w:rsidR="00866902" w14:paraId="0129797D" w14:textId="77777777" w:rsidTr="006E7440">
        <w:tc>
          <w:tcPr>
            <w:tcW w:w="284" w:type="dxa"/>
            <w:tcBorders>
              <w:right w:val="single" w:sz="4" w:space="0" w:color="auto"/>
            </w:tcBorders>
          </w:tcPr>
          <w:p w14:paraId="1C48549B" w14:textId="77777777" w:rsidR="00866902" w:rsidRDefault="00866902" w:rsidP="006E7440"/>
        </w:tc>
        <w:tc>
          <w:tcPr>
            <w:tcW w:w="21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1DE289EA" w14:textId="77777777" w:rsidR="00866902" w:rsidRPr="00866902" w:rsidRDefault="00866902" w:rsidP="006E7440">
            <w:pPr>
              <w:rPr>
                <w:rFonts w:ascii="Calibri" w:eastAsia="Times New Roman" w:hAnsi="Calibri" w:cs="Calibri"/>
                <w:bCs/>
                <w:color w:val="000000"/>
                <w:sz w:val="22"/>
                <w:lang w:eastAsia="fr-FR"/>
              </w:rPr>
            </w:pP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14:paraId="16D1940D" w14:textId="77777777" w:rsidR="00866902" w:rsidRPr="00765BFB" w:rsidRDefault="00866902" w:rsidP="006E7440">
            <w:pPr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</w:pPr>
          </w:p>
        </w:tc>
      </w:tr>
      <w:tr w:rsidR="00866902" w:rsidRPr="00866902" w14:paraId="2EA362CC" w14:textId="77777777" w:rsidTr="006E7440">
        <w:tc>
          <w:tcPr>
            <w:tcW w:w="284" w:type="dxa"/>
            <w:tcBorders>
              <w:right w:val="single" w:sz="4" w:space="0" w:color="auto"/>
            </w:tcBorders>
          </w:tcPr>
          <w:p w14:paraId="2F265DD1" w14:textId="77777777" w:rsidR="00866902" w:rsidRPr="00866902" w:rsidRDefault="00866902" w:rsidP="006E7440"/>
        </w:tc>
        <w:tc>
          <w:tcPr>
            <w:tcW w:w="21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6DE9F79C" w14:textId="77777777" w:rsidR="00866902" w:rsidRPr="00866902" w:rsidRDefault="00866902" w:rsidP="006E7440">
            <w:pPr>
              <w:rPr>
                <w:rFonts w:ascii="Calibri" w:eastAsia="Times New Roman" w:hAnsi="Calibri" w:cs="Calibri"/>
                <w:bCs/>
                <w:color w:val="000000"/>
                <w:sz w:val="22"/>
                <w:lang w:eastAsia="fr-FR"/>
              </w:rPr>
            </w:pPr>
            <w:r w:rsidRPr="00866902">
              <w:rPr>
                <w:rFonts w:ascii="Calibri" w:eastAsia="Times New Roman" w:hAnsi="Calibri" w:cs="Calibri"/>
                <w:bCs/>
                <w:color w:val="000000"/>
                <w:sz w:val="22"/>
                <w:lang w:eastAsia="fr-FR"/>
              </w:rPr>
              <w:t>Téléphone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14:paraId="43CD1B76" w14:textId="77777777" w:rsidR="00866902" w:rsidRPr="00866902" w:rsidRDefault="00866902" w:rsidP="006E7440">
            <w:pPr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</w:pPr>
          </w:p>
        </w:tc>
      </w:tr>
      <w:tr w:rsidR="00866902" w14:paraId="0A153F15" w14:textId="77777777" w:rsidTr="006E7440">
        <w:tc>
          <w:tcPr>
            <w:tcW w:w="284" w:type="dxa"/>
          </w:tcPr>
          <w:p w14:paraId="4D11F949" w14:textId="77777777" w:rsidR="00866902" w:rsidRDefault="00866902" w:rsidP="006E7440"/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459542CE" w14:textId="77777777" w:rsidR="00866902" w:rsidRDefault="00866902" w:rsidP="006E7440">
            <w:r w:rsidRPr="00765BFB">
              <w:rPr>
                <w:rFonts w:ascii="Calibri" w:eastAsia="Times New Roman" w:hAnsi="Calibri" w:cs="Calibri"/>
                <w:b/>
                <w:bCs/>
                <w:color w:val="000000"/>
                <w:sz w:val="22"/>
                <w:lang w:eastAsia="fr-FR"/>
              </w:rPr>
              <w:t>Contact principal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A30B826" w14:textId="77777777" w:rsidR="00866902" w:rsidRDefault="00866902" w:rsidP="006E7440">
            <w:r w:rsidRPr="00765BFB">
              <w:rPr>
                <w:rFonts w:ascii="Calibri" w:eastAsia="Times New Roman" w:hAnsi="Calibri" w:cs="Calibri"/>
                <w:color w:val="000000"/>
                <w:sz w:val="22"/>
                <w:lang w:eastAsia="fr-FR"/>
              </w:rPr>
              <w:t>(Responsable du marché)</w:t>
            </w:r>
          </w:p>
        </w:tc>
      </w:tr>
      <w:tr w:rsidR="00866902" w14:paraId="136A5F35" w14:textId="77777777" w:rsidTr="006E7440">
        <w:tc>
          <w:tcPr>
            <w:tcW w:w="284" w:type="dxa"/>
            <w:tcBorders>
              <w:right w:val="single" w:sz="4" w:space="0" w:color="auto"/>
            </w:tcBorders>
          </w:tcPr>
          <w:p w14:paraId="6C21C1B9" w14:textId="77777777" w:rsidR="00866902" w:rsidRDefault="00866902" w:rsidP="006E7440"/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6611BFC7" w14:textId="77777777" w:rsidR="00866902" w:rsidRDefault="00866902" w:rsidP="006E7440">
            <w:pPr>
              <w:jc w:val="right"/>
            </w:pPr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NOM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F732F2" w14:textId="77777777" w:rsidR="00866902" w:rsidRDefault="00866902" w:rsidP="006E7440"/>
        </w:tc>
      </w:tr>
      <w:tr w:rsidR="00866902" w14:paraId="48449C80" w14:textId="77777777" w:rsidTr="006E7440">
        <w:tc>
          <w:tcPr>
            <w:tcW w:w="284" w:type="dxa"/>
            <w:tcBorders>
              <w:right w:val="single" w:sz="4" w:space="0" w:color="auto"/>
            </w:tcBorders>
          </w:tcPr>
          <w:p w14:paraId="72D3404E" w14:textId="77777777" w:rsidR="00866902" w:rsidRDefault="00866902" w:rsidP="006E7440"/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2D56D830" w14:textId="77777777" w:rsidR="00866902" w:rsidRDefault="00866902" w:rsidP="006E7440">
            <w:pPr>
              <w:jc w:val="right"/>
            </w:pPr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Prénom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B079FB" w14:textId="77777777" w:rsidR="00866902" w:rsidRDefault="00866902" w:rsidP="006E7440"/>
        </w:tc>
      </w:tr>
      <w:tr w:rsidR="00866902" w14:paraId="027FD9C0" w14:textId="77777777" w:rsidTr="006E7440">
        <w:tc>
          <w:tcPr>
            <w:tcW w:w="284" w:type="dxa"/>
            <w:tcBorders>
              <w:right w:val="single" w:sz="4" w:space="0" w:color="auto"/>
            </w:tcBorders>
          </w:tcPr>
          <w:p w14:paraId="0B34C055" w14:textId="77777777" w:rsidR="00866902" w:rsidRDefault="00866902" w:rsidP="006E7440"/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01C32A97" w14:textId="77777777" w:rsidR="00866902" w:rsidRDefault="00866902" w:rsidP="006E7440">
            <w:pPr>
              <w:jc w:val="right"/>
            </w:pPr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Qualité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458EB0" w14:textId="77777777" w:rsidR="00866902" w:rsidRDefault="00866902" w:rsidP="006E7440"/>
        </w:tc>
      </w:tr>
      <w:tr w:rsidR="00866902" w14:paraId="052C8BCA" w14:textId="77777777" w:rsidTr="006E7440">
        <w:tc>
          <w:tcPr>
            <w:tcW w:w="284" w:type="dxa"/>
            <w:tcBorders>
              <w:right w:val="single" w:sz="4" w:space="0" w:color="auto"/>
            </w:tcBorders>
          </w:tcPr>
          <w:p w14:paraId="7DD13CC4" w14:textId="77777777" w:rsidR="00866902" w:rsidRDefault="00866902" w:rsidP="006E7440"/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</w:tcPr>
          <w:p w14:paraId="5F1516E0" w14:textId="77777777" w:rsidR="00866902" w:rsidRDefault="00866902" w:rsidP="006E7440">
            <w:pPr>
              <w:jc w:val="right"/>
            </w:pPr>
            <w:r w:rsidRPr="00765BFB">
              <w:rPr>
                <w:rFonts w:ascii="Calibri" w:eastAsia="Times New Roman" w:hAnsi="Calibri" w:cs="Calibri"/>
                <w:sz w:val="22"/>
                <w:lang w:eastAsia="fr-FR"/>
              </w:rPr>
              <w:t>Adresse mail</w:t>
            </w:r>
          </w:p>
        </w:tc>
        <w:tc>
          <w:tcPr>
            <w:tcW w:w="64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1B80E4" w14:textId="77777777" w:rsidR="00866902" w:rsidRDefault="00866902" w:rsidP="006E7440"/>
        </w:tc>
      </w:tr>
    </w:tbl>
    <w:p w14:paraId="4D245E96" w14:textId="08463DFB" w:rsidR="00866902" w:rsidRDefault="00866902" w:rsidP="00D20071"/>
    <w:p w14:paraId="09C47192" w14:textId="556DA2CE" w:rsidR="00866902" w:rsidRDefault="00866902">
      <w:pPr>
        <w:spacing w:after="0"/>
        <w:jc w:val="left"/>
      </w:pPr>
      <w:r>
        <w:br w:type="page"/>
      </w:r>
    </w:p>
    <w:p w14:paraId="0D1A9764" w14:textId="77777777" w:rsidR="00370950" w:rsidRPr="00544C46" w:rsidRDefault="00370950" w:rsidP="00370950"/>
    <w:p w14:paraId="355938AE" w14:textId="5A739D29" w:rsidR="00866902" w:rsidRPr="00544C46" w:rsidRDefault="00866902" w:rsidP="002F486B">
      <w:r w:rsidRPr="00544C46">
        <w:t>Etant</w:t>
      </w:r>
      <w:r w:rsidR="00370950" w:rsidRPr="00544C46">
        <w:t>, pour tout ce qui concerne l’exécution du présent contrat représenté</w:t>
      </w:r>
      <w:r w:rsidR="00603830">
        <w:t>s</w:t>
      </w:r>
      <w:r w:rsidR="00370950" w:rsidRPr="00544C46">
        <w:t xml:space="preserve"> par 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072"/>
        <w:gridCol w:w="6847"/>
      </w:tblGrid>
      <w:tr w:rsidR="00866902" w14:paraId="2600A880" w14:textId="77777777" w:rsidTr="00866902">
        <w:tc>
          <w:tcPr>
            <w:tcW w:w="2093" w:type="dxa"/>
          </w:tcPr>
          <w:p w14:paraId="4EE5DF65" w14:textId="3D5A4350" w:rsidR="00866902" w:rsidRDefault="00866902" w:rsidP="002F486B">
            <w:r>
              <w:t xml:space="preserve">Monsieur / Madame </w:t>
            </w:r>
          </w:p>
        </w:tc>
        <w:tc>
          <w:tcPr>
            <w:tcW w:w="6976" w:type="dxa"/>
          </w:tcPr>
          <w:p w14:paraId="63B80765" w14:textId="77777777" w:rsidR="00866902" w:rsidRDefault="00866902" w:rsidP="002F486B"/>
        </w:tc>
      </w:tr>
    </w:tbl>
    <w:p w14:paraId="2405D8B8" w14:textId="77777777" w:rsidR="00370950" w:rsidRPr="00544C46" w:rsidRDefault="00370950" w:rsidP="00370950">
      <w:r w:rsidRPr="00544C46">
        <w:tab/>
      </w:r>
      <w:proofErr w:type="gramStart"/>
      <w:r w:rsidRPr="00544C46">
        <w:t>dûment</w:t>
      </w:r>
      <w:proofErr w:type="gramEnd"/>
      <w:r w:rsidRPr="00544C46">
        <w:t xml:space="preserve"> mandaté à cet effet.</w:t>
      </w:r>
    </w:p>
    <w:p w14:paraId="0F57C3DE" w14:textId="0A7432D6" w:rsidR="00370950" w:rsidRPr="00544C46" w:rsidRDefault="00866902" w:rsidP="00370950">
      <w:r w:rsidRPr="00544C46">
        <w:t xml:space="preserve">Après </w:t>
      </w:r>
      <w:r w:rsidR="00370950" w:rsidRPr="00544C46">
        <w:t>avoir pris connaissance du Cahier des Clauses Administratives Particulières (C.C.A.P.) et des documents qui y sont mentionnés,</w:t>
      </w:r>
    </w:p>
    <w:p w14:paraId="410F3760" w14:textId="77777777" w:rsidR="009119BC" w:rsidRPr="00544C46" w:rsidRDefault="009119BC" w:rsidP="009119BC">
      <w:bookmarkStart w:id="18" w:name="_Toc501339877"/>
      <w:bookmarkStart w:id="19" w:name="_Toc13561207"/>
      <w:bookmarkStart w:id="20" w:name="_Toc30396355"/>
      <w:bookmarkStart w:id="21" w:name="_Toc44487486"/>
      <w:bookmarkStart w:id="22" w:name="_Toc49741518"/>
      <w:bookmarkStart w:id="23" w:name="_Toc86460098"/>
      <w:bookmarkStart w:id="24" w:name="_Toc90964047"/>
      <w:bookmarkStart w:id="25" w:name="_Toc97094701"/>
      <w:bookmarkStart w:id="26" w:name="_Toc113087239"/>
      <w:r w:rsidRPr="00544C46">
        <w:t>Après avoir produit toutes attestations prévues</w:t>
      </w:r>
      <w:r>
        <w:t xml:space="preserve"> par</w:t>
      </w:r>
      <w:r w:rsidRPr="00544C46">
        <w:t xml:space="preserve"> </w:t>
      </w:r>
      <w:r>
        <w:t>le Code de la Commande Publique</w:t>
      </w:r>
      <w:r w:rsidRPr="00544C46">
        <w:t>,</w:t>
      </w:r>
    </w:p>
    <w:p w14:paraId="7FCC2CB2" w14:textId="06BB85C8" w:rsidR="009119BC" w:rsidRPr="00544C46" w:rsidRDefault="009119BC" w:rsidP="009119BC">
      <w:r w:rsidRPr="002F486B">
        <w:rPr>
          <w:b/>
        </w:rPr>
        <w:t>CERTIFIONS</w:t>
      </w:r>
      <w:r w:rsidRPr="00544C46">
        <w:t xml:space="preserve"> que nos sociétés n’emploient que des salariés en situation régulière au regard des articles </w:t>
      </w:r>
      <w:r w:rsidR="00593690">
        <w:t>L. 1221-10, L. 3243-2, R. 3243-1, L 320, L.143-3, L.143-5, L.620-3 et R 143-2 du Code du Travail français ou des règles d'effet équivalent dans le pays auquel ils sont rattachés si l'entreprise est étrangère.</w:t>
      </w:r>
    </w:p>
    <w:p w14:paraId="56DBAC2A" w14:textId="77777777" w:rsidR="009119BC" w:rsidRPr="00370950" w:rsidRDefault="009119BC" w:rsidP="009119BC">
      <w:pPr>
        <w:rPr>
          <w:szCs w:val="20"/>
        </w:rPr>
      </w:pPr>
      <w:r w:rsidRPr="00370950">
        <w:rPr>
          <w:b/>
          <w:bCs/>
          <w:szCs w:val="20"/>
        </w:rPr>
        <w:t>AFFIRMONS</w:t>
      </w:r>
      <w:r w:rsidRPr="00370950">
        <w:rPr>
          <w:szCs w:val="20"/>
        </w:rPr>
        <w:t xml:space="preserve">, sous peine de résiliation de plein droit du marché, qu’aucune des personnes physiques ou morales pour lesquelles nous intervenons ne tombe sous le coup de l'interdiction découlant </w:t>
      </w:r>
      <w:r>
        <w:rPr>
          <w:szCs w:val="20"/>
        </w:rPr>
        <w:t xml:space="preserve">des article </w:t>
      </w:r>
      <w:r>
        <w:rPr>
          <w:rFonts w:eastAsia="Times New Roman"/>
          <w:lang w:eastAsia="fr-FR"/>
        </w:rPr>
        <w:t>L2141-1 à L2141-11 du Code de la Commande Publique,</w:t>
      </w:r>
    </w:p>
    <w:p w14:paraId="446898B4" w14:textId="77777777" w:rsidR="009119BC" w:rsidRPr="00544C46" w:rsidRDefault="009119BC" w:rsidP="009119BC">
      <w:r w:rsidRPr="00544C46">
        <w:rPr>
          <w:b/>
          <w:bCs/>
        </w:rPr>
        <w:t>NOUS ENGAGEONS</w:t>
      </w:r>
      <w:r w:rsidRPr="00544C46">
        <w:t>, sans réserve, conformément aux conditions, clauses et prescriptions imposées par le Cahier des Clauses Administratives Particulières (C.C.A.P.), à exécuter la mission de Maîtrise d'Œuvre aux conditions particulières ci-après, qui constituent l'offre (du groupement que nous avons constitué).</w:t>
      </w:r>
    </w:p>
    <w:p w14:paraId="5E257816" w14:textId="77777777" w:rsidR="00866902" w:rsidRDefault="00866902">
      <w:pPr>
        <w:spacing w:after="0"/>
        <w:jc w:val="left"/>
        <w:rPr>
          <w:rFonts w:asciiTheme="majorHAnsi" w:eastAsiaTheme="majorEastAsia" w:hAnsiTheme="majorHAnsi" w:cstheme="majorBidi"/>
          <w:b/>
          <w:caps/>
          <w:color w:val="008795" w:themeColor="text2"/>
          <w:sz w:val="28"/>
          <w:szCs w:val="36"/>
        </w:rPr>
      </w:pPr>
      <w:r>
        <w:br w:type="page"/>
      </w:r>
      <w:bookmarkStart w:id="27" w:name="_GoBack"/>
      <w:bookmarkEnd w:id="27"/>
    </w:p>
    <w:p w14:paraId="2D662B72" w14:textId="50516892" w:rsidR="00370950" w:rsidRPr="00544C46" w:rsidRDefault="00370950" w:rsidP="002F486B">
      <w:pPr>
        <w:pStyle w:val="Titre1"/>
      </w:pPr>
      <w:bookmarkStart w:id="28" w:name="_Toc162597409"/>
      <w:r w:rsidRPr="002F486B">
        <w:lastRenderedPageBreak/>
        <w:t>Offre</w:t>
      </w:r>
      <w:r w:rsidRPr="00544C46">
        <w:t xml:space="preserve"> de Prix</w:t>
      </w:r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8"/>
    </w:p>
    <w:p w14:paraId="439D8B55" w14:textId="77777777" w:rsidR="00370950" w:rsidRPr="00544C46" w:rsidRDefault="00370950" w:rsidP="002F486B">
      <w:pPr>
        <w:pStyle w:val="Titre2"/>
      </w:pPr>
      <w:bookmarkStart w:id="29" w:name="_Toc162597410"/>
      <w:r w:rsidRPr="00544C46">
        <w:t>Offre de Prix</w:t>
      </w:r>
      <w:bookmarkEnd w:id="29"/>
    </w:p>
    <w:p w14:paraId="0DF70A55" w14:textId="463FF933" w:rsidR="00370950" w:rsidRPr="00544C46" w:rsidRDefault="00370950" w:rsidP="002F486B">
      <w:pPr>
        <w:pStyle w:val="Titre3"/>
      </w:pPr>
      <w:bookmarkStart w:id="30" w:name="_Ref482200774"/>
      <w:bookmarkStart w:id="31" w:name="_Ref482200782"/>
      <w:bookmarkStart w:id="32" w:name="_Toc162597411"/>
      <w:r w:rsidRPr="00544C46">
        <w:t xml:space="preserve">Conditions </w:t>
      </w:r>
      <w:r w:rsidRPr="002F486B">
        <w:t>générales</w:t>
      </w:r>
      <w:r w:rsidRPr="00544C46">
        <w:t xml:space="preserve"> de l'offre de prix</w:t>
      </w:r>
      <w:bookmarkEnd w:id="30"/>
      <w:bookmarkEnd w:id="31"/>
      <w:bookmarkEnd w:id="32"/>
    </w:p>
    <w:p w14:paraId="5954192C" w14:textId="337CBA41" w:rsidR="00370950" w:rsidRPr="00544C46" w:rsidRDefault="00370950" w:rsidP="002F486B">
      <w:pPr>
        <w:pStyle w:val="Paragraphedeliste"/>
        <w:numPr>
          <w:ilvl w:val="0"/>
          <w:numId w:val="33"/>
        </w:numPr>
      </w:pPr>
      <w:r w:rsidRPr="00544C46">
        <w:t xml:space="preserve">Est réputée établie sur la base des conditions économiques en vigueur au mois m0 Etude fixé </w:t>
      </w:r>
      <w:r w:rsidR="00866902">
        <w:t xml:space="preserve">à l’article </w:t>
      </w:r>
      <w:r w:rsidR="00593690">
        <w:fldChar w:fldCharType="begin"/>
      </w:r>
      <w:r w:rsidR="00593690">
        <w:instrText xml:space="preserve"> REF _Ref79515158 \r \h </w:instrText>
      </w:r>
      <w:r w:rsidR="00593690">
        <w:fldChar w:fldCharType="separate"/>
      </w:r>
      <w:r w:rsidR="00593690">
        <w:t>A</w:t>
      </w:r>
      <w:r w:rsidR="00593690">
        <w:fldChar w:fldCharType="end"/>
      </w:r>
      <w:r w:rsidR="00593690">
        <w:t xml:space="preserve"> </w:t>
      </w:r>
      <w:r w:rsidRPr="00544C46">
        <w:t>du présent acte</w:t>
      </w:r>
      <w:r w:rsidR="00593690">
        <w:t xml:space="preserve"> d’engagement</w:t>
      </w:r>
      <w:r w:rsidRPr="00544C46">
        <w:t>,</w:t>
      </w:r>
    </w:p>
    <w:p w14:paraId="0A5692F7" w14:textId="77777777" w:rsidR="00370950" w:rsidRPr="00544C46" w:rsidRDefault="00370950" w:rsidP="002F486B">
      <w:pPr>
        <w:pStyle w:val="Paragraphedeliste"/>
        <w:numPr>
          <w:ilvl w:val="0"/>
          <w:numId w:val="33"/>
        </w:numPr>
      </w:pPr>
      <w:r w:rsidRPr="00544C46">
        <w:t>Résulte de l'appréciation de la complexité de l'opération,</w:t>
      </w:r>
    </w:p>
    <w:p w14:paraId="3650C960" w14:textId="0FF7269F" w:rsidR="00370950" w:rsidRDefault="00370950" w:rsidP="002F486B">
      <w:pPr>
        <w:pStyle w:val="Paragraphedeliste"/>
        <w:numPr>
          <w:ilvl w:val="0"/>
          <w:numId w:val="33"/>
        </w:numPr>
      </w:pPr>
      <w:r w:rsidRPr="00544C46">
        <w:t xml:space="preserve">Comprend les éléments de mission de Maîtrise d'Œuvre consignés au C.C.A.P. et </w:t>
      </w:r>
      <w:r w:rsidR="002F486B">
        <w:t>C.C.T.P.</w:t>
      </w:r>
    </w:p>
    <w:p w14:paraId="17914B46" w14:textId="77777777" w:rsidR="00866902" w:rsidRPr="00544C46" w:rsidRDefault="00866902" w:rsidP="00866902"/>
    <w:p w14:paraId="544A31D4" w14:textId="27D71D3C" w:rsidR="00370950" w:rsidRPr="00544C46" w:rsidRDefault="00370950" w:rsidP="002F486B">
      <w:pPr>
        <w:pStyle w:val="Titre3"/>
      </w:pPr>
      <w:bookmarkStart w:id="33" w:name="_Toc162597412"/>
      <w:r w:rsidRPr="002F486B">
        <w:t>Rémunération</w:t>
      </w:r>
      <w:r w:rsidRPr="00544C46">
        <w:t xml:space="preserve"> pour la Mission de base catégorie « Bâtiment » suivant la Loi MOP</w:t>
      </w:r>
      <w:bookmarkEnd w:id="33"/>
    </w:p>
    <w:p w14:paraId="3D667692" w14:textId="39432EF1" w:rsidR="00370950" w:rsidRPr="00544C46" w:rsidRDefault="00370950" w:rsidP="002F486B">
      <w:r w:rsidRPr="00544C46">
        <w:t xml:space="preserve">Le forfait de rémunération est </w:t>
      </w:r>
      <w:r w:rsidR="00866902" w:rsidRPr="00544C46">
        <w:t>déterminé</w:t>
      </w:r>
      <w:r w:rsidRPr="00544C46">
        <w:t xml:space="preserve"> suivant les caractéristiques de l’opération et sur la base de l’enveloppe financière affectée aux travaux par le maître de l’ouvrage, telles que définies au Programme </w:t>
      </w:r>
      <w:r w:rsidR="007F392F">
        <w:t xml:space="preserve">Architectural, Fonctionnel et </w:t>
      </w:r>
      <w:r w:rsidRPr="00544C46">
        <w:t>Technique.</w:t>
      </w:r>
    </w:p>
    <w:p w14:paraId="7DA715CE" w14:textId="4BFC0906" w:rsidR="007F392F" w:rsidRDefault="007F392F" w:rsidP="007F392F">
      <w:r w:rsidRPr="001603A0">
        <w:t xml:space="preserve"> 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3050"/>
        <w:gridCol w:w="5869"/>
      </w:tblGrid>
      <w:tr w:rsidR="00C721C2" w14:paraId="380F760E" w14:textId="77777777" w:rsidTr="00020A09">
        <w:tc>
          <w:tcPr>
            <w:tcW w:w="3085" w:type="dxa"/>
          </w:tcPr>
          <w:p w14:paraId="130B649C" w14:textId="1E359A9F" w:rsidR="00355C92" w:rsidRDefault="00C721C2" w:rsidP="007F392F">
            <w:r>
              <w:t xml:space="preserve">Taux de rémunération </w:t>
            </w:r>
            <w:r w:rsidR="00D740F8">
              <w:t>(</w:t>
            </w:r>
            <w:r w:rsidR="007E69BB">
              <w:t>t</w:t>
            </w:r>
            <w:r w:rsidR="00D740F8">
              <w:t>)</w:t>
            </w:r>
          </w:p>
          <w:p w14:paraId="77FB5D09" w14:textId="0B328299" w:rsidR="00C721C2" w:rsidRDefault="00355C92" w:rsidP="007F392F">
            <w:r>
              <w:t>En pourcentage (</w:t>
            </w:r>
            <w:r w:rsidR="00020A09">
              <w:t>%)</w:t>
            </w:r>
          </w:p>
        </w:tc>
        <w:tc>
          <w:tcPr>
            <w:tcW w:w="5984" w:type="dxa"/>
          </w:tcPr>
          <w:p w14:paraId="012D0B19" w14:textId="77777777" w:rsidR="00C721C2" w:rsidRDefault="00C721C2" w:rsidP="007F392F"/>
        </w:tc>
      </w:tr>
      <w:tr w:rsidR="00866902" w14:paraId="3AE6E85D" w14:textId="77777777" w:rsidTr="22867B41">
        <w:tc>
          <w:tcPr>
            <w:tcW w:w="3085" w:type="dxa"/>
          </w:tcPr>
          <w:p w14:paraId="2E7DA45E" w14:textId="2BC8CC3A" w:rsidR="00866902" w:rsidRDefault="00866902" w:rsidP="007F392F">
            <w:r>
              <w:t>Forfait de rémunération</w:t>
            </w:r>
            <w:r w:rsidR="00AA13AD">
              <w:t xml:space="preserve"> provisoire</w:t>
            </w:r>
          </w:p>
          <w:p w14:paraId="6F107540" w14:textId="11100432" w:rsidR="00866902" w:rsidRDefault="00866902" w:rsidP="007F392F">
            <w:proofErr w:type="gramStart"/>
            <w:r>
              <w:t>en</w:t>
            </w:r>
            <w:proofErr w:type="gramEnd"/>
            <w:r>
              <w:t xml:space="preserve"> Euros Hors Taxes</w:t>
            </w:r>
          </w:p>
        </w:tc>
        <w:tc>
          <w:tcPr>
            <w:tcW w:w="5984" w:type="dxa"/>
          </w:tcPr>
          <w:p w14:paraId="715A93D9" w14:textId="77777777" w:rsidR="00866902" w:rsidRDefault="00866902" w:rsidP="007F392F"/>
        </w:tc>
      </w:tr>
      <w:tr w:rsidR="00866902" w14:paraId="3F42085F" w14:textId="77777777" w:rsidTr="22867B41">
        <w:tc>
          <w:tcPr>
            <w:tcW w:w="3085" w:type="dxa"/>
          </w:tcPr>
          <w:p w14:paraId="476D0D6E" w14:textId="160E4D74" w:rsidR="00866902" w:rsidRDefault="00866902" w:rsidP="00866902">
            <w:pPr>
              <w:jc w:val="right"/>
            </w:pPr>
            <w:r>
              <w:t>TVA 20%</w:t>
            </w:r>
          </w:p>
        </w:tc>
        <w:tc>
          <w:tcPr>
            <w:tcW w:w="5984" w:type="dxa"/>
          </w:tcPr>
          <w:p w14:paraId="177359A0" w14:textId="77777777" w:rsidR="00866902" w:rsidRDefault="00866902" w:rsidP="007F392F"/>
        </w:tc>
      </w:tr>
      <w:tr w:rsidR="00866902" w14:paraId="518AD487" w14:textId="77777777" w:rsidTr="22867B41">
        <w:tc>
          <w:tcPr>
            <w:tcW w:w="3085" w:type="dxa"/>
          </w:tcPr>
          <w:p w14:paraId="6230A1A8" w14:textId="01FE18A5" w:rsidR="00866902" w:rsidRDefault="00866902" w:rsidP="00866902">
            <w:r w:rsidRPr="00544C46">
              <w:t>Forfait de rémunération</w:t>
            </w:r>
            <w:r>
              <w:t xml:space="preserve"> </w:t>
            </w:r>
            <w:r w:rsidR="00355C92">
              <w:t>provisoire</w:t>
            </w:r>
          </w:p>
          <w:p w14:paraId="054754F6" w14:textId="1821FAE5" w:rsidR="00866902" w:rsidRDefault="00866902" w:rsidP="00866902">
            <w:r>
              <w:t xml:space="preserve">Toutes Taxes Comprises </w:t>
            </w:r>
          </w:p>
        </w:tc>
        <w:tc>
          <w:tcPr>
            <w:tcW w:w="5984" w:type="dxa"/>
          </w:tcPr>
          <w:p w14:paraId="1C93149F" w14:textId="77777777" w:rsidR="00866902" w:rsidRDefault="00866902" w:rsidP="007F392F"/>
        </w:tc>
      </w:tr>
      <w:tr w:rsidR="00866902" w14:paraId="1D801B06" w14:textId="77777777" w:rsidTr="22867B41">
        <w:trPr>
          <w:trHeight w:val="1680"/>
        </w:trPr>
        <w:tc>
          <w:tcPr>
            <w:tcW w:w="3085" w:type="dxa"/>
          </w:tcPr>
          <w:p w14:paraId="3CB6915F" w14:textId="2C246364" w:rsidR="00866902" w:rsidRDefault="00866902" w:rsidP="007F392F">
            <w:r w:rsidRPr="00544C46">
              <w:t>Arrêté en lettres</w:t>
            </w:r>
          </w:p>
        </w:tc>
        <w:tc>
          <w:tcPr>
            <w:tcW w:w="5984" w:type="dxa"/>
          </w:tcPr>
          <w:p w14:paraId="42F3C958" w14:textId="77777777" w:rsidR="00866902" w:rsidRDefault="00866902" w:rsidP="007F392F"/>
        </w:tc>
      </w:tr>
    </w:tbl>
    <w:p w14:paraId="668D2C55" w14:textId="77777777" w:rsidR="00866902" w:rsidRDefault="00866902" w:rsidP="007F392F"/>
    <w:p w14:paraId="08E3E019" w14:textId="77777777" w:rsidR="00670B90" w:rsidRPr="001603A0" w:rsidRDefault="00670B90" w:rsidP="00670B90">
      <w:r w:rsidRPr="001603A0">
        <w:t xml:space="preserve">La rémunération définitive de la Maîtrise d’œuvre est arrêtée dès que le coût prévisionnel des travaux est arrêté par le Maître d’Ouvrage tel que prévu à l’article </w:t>
      </w:r>
      <w:r>
        <w:t>5</w:t>
      </w:r>
      <w:r w:rsidRPr="001603A0">
        <w:t xml:space="preserve"> du CCAP.</w:t>
      </w:r>
    </w:p>
    <w:p w14:paraId="46E7A3D5" w14:textId="77777777" w:rsidR="00753E75" w:rsidRDefault="00753E75" w:rsidP="00753E75">
      <w:r w:rsidRPr="001603A0">
        <w:t xml:space="preserve">Le forfait définitif de la mission de base est arrêté par voie d’avenant au plus tard à l’approbation de l’Avant-projet Définitif. </w:t>
      </w:r>
    </w:p>
    <w:p w14:paraId="4A8B4CC4" w14:textId="77777777" w:rsidR="00670B90" w:rsidRPr="001603A0" w:rsidRDefault="00670B90" w:rsidP="007F392F"/>
    <w:p w14:paraId="27AD50E5" w14:textId="77777777" w:rsidR="00593690" w:rsidRDefault="00593690">
      <w:pPr>
        <w:spacing w:after="0"/>
        <w:jc w:val="left"/>
        <w:rPr>
          <w:rFonts w:asciiTheme="majorHAnsi" w:eastAsiaTheme="majorEastAsia" w:hAnsiTheme="majorHAnsi" w:cstheme="majorBidi"/>
          <w:b/>
          <w:iCs/>
          <w:color w:val="008795" w:themeColor="text2"/>
          <w:sz w:val="24"/>
          <w:szCs w:val="32"/>
        </w:rPr>
      </w:pPr>
      <w:r>
        <w:rPr>
          <w:iCs/>
          <w:sz w:val="24"/>
        </w:rPr>
        <w:br w:type="page"/>
      </w:r>
    </w:p>
    <w:p w14:paraId="04F9DF39" w14:textId="67E8ED4E" w:rsidR="00370950" w:rsidRPr="00931B7A" w:rsidRDefault="00370950" w:rsidP="00931B7A">
      <w:pPr>
        <w:pStyle w:val="Titre2"/>
      </w:pPr>
      <w:bookmarkStart w:id="34" w:name="_Toc162597413"/>
      <w:r w:rsidRPr="00931B7A">
        <w:lastRenderedPageBreak/>
        <w:t>Missions complémentaires</w:t>
      </w:r>
      <w:r w:rsidR="00593690" w:rsidRPr="00931B7A">
        <w:t xml:space="preserve"> confiées à la Maîtrise d'</w:t>
      </w:r>
      <w:r w:rsidR="0086235F" w:rsidRPr="00931B7A">
        <w:t>Œuvre</w:t>
      </w:r>
      <w:bookmarkEnd w:id="34"/>
      <w:r w:rsidR="00593690" w:rsidRPr="00931B7A">
        <w:t xml:space="preserve"> </w:t>
      </w:r>
    </w:p>
    <w:p w14:paraId="2F73041A" w14:textId="77777777" w:rsidR="00670B90" w:rsidRPr="00670B90" w:rsidRDefault="00670B90" w:rsidP="00931B7A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630"/>
        <w:gridCol w:w="6289"/>
      </w:tblGrid>
      <w:tr w:rsidR="00AB1D22" w14:paraId="76771460" w14:textId="77777777" w:rsidTr="001D018F">
        <w:tc>
          <w:tcPr>
            <w:tcW w:w="2630" w:type="dxa"/>
          </w:tcPr>
          <w:p w14:paraId="6E49C389" w14:textId="7B49789F" w:rsidR="00AB1D22" w:rsidRDefault="00593690" w:rsidP="006E7440">
            <w:bookmarkStart w:id="35" w:name="_Hlk482346798"/>
            <w:r>
              <w:t>MC</w:t>
            </w:r>
            <w:r w:rsidR="00536A87">
              <w:t xml:space="preserve"> </w:t>
            </w:r>
            <w:r w:rsidR="003E2C16">
              <w:t>A</w:t>
            </w:r>
          </w:p>
        </w:tc>
        <w:tc>
          <w:tcPr>
            <w:tcW w:w="6289" w:type="dxa"/>
          </w:tcPr>
          <w:p w14:paraId="1EDF456C" w14:textId="56A12989" w:rsidR="00AB1D22" w:rsidRPr="00AB1D22" w:rsidRDefault="003E2C16" w:rsidP="006E7440">
            <w:pPr>
              <w:jc w:val="left"/>
              <w:rPr>
                <w:u w:val="single"/>
              </w:rPr>
            </w:pPr>
            <w:r>
              <w:t>D</w:t>
            </w:r>
            <w:r w:rsidR="0068556C">
              <w:t>iagnostic</w:t>
            </w:r>
          </w:p>
        </w:tc>
      </w:tr>
      <w:tr w:rsidR="001D018F" w14:paraId="19E6864E" w14:textId="77777777" w:rsidTr="001D018F">
        <w:tc>
          <w:tcPr>
            <w:tcW w:w="2630" w:type="dxa"/>
          </w:tcPr>
          <w:p w14:paraId="5155A667" w14:textId="77777777" w:rsidR="001D018F" w:rsidRDefault="001D018F" w:rsidP="001D018F">
            <w:r w:rsidRPr="00544C46">
              <w:t xml:space="preserve">Forfait de rémunération </w:t>
            </w:r>
            <w:r>
              <w:t>HT</w:t>
            </w:r>
          </w:p>
        </w:tc>
        <w:tc>
          <w:tcPr>
            <w:tcW w:w="6289" w:type="dxa"/>
          </w:tcPr>
          <w:p w14:paraId="5DDD9D40" w14:textId="77777777" w:rsidR="001D018F" w:rsidRDefault="001D018F" w:rsidP="001D018F">
            <w:pPr>
              <w:jc w:val="right"/>
            </w:pPr>
            <w:r>
              <w:t xml:space="preserve">€ HT </w:t>
            </w:r>
          </w:p>
        </w:tc>
      </w:tr>
      <w:tr w:rsidR="001D018F" w14:paraId="359BA71A" w14:textId="77777777" w:rsidTr="001D018F">
        <w:tc>
          <w:tcPr>
            <w:tcW w:w="2630" w:type="dxa"/>
          </w:tcPr>
          <w:p w14:paraId="3BBB20F3" w14:textId="77777777" w:rsidR="001D018F" w:rsidRDefault="001D018F" w:rsidP="001D018F">
            <w:pPr>
              <w:jc w:val="right"/>
            </w:pPr>
            <w:r>
              <w:t>TVA 20%</w:t>
            </w:r>
          </w:p>
        </w:tc>
        <w:tc>
          <w:tcPr>
            <w:tcW w:w="6289" w:type="dxa"/>
          </w:tcPr>
          <w:p w14:paraId="14EBD01D" w14:textId="77777777" w:rsidR="001D018F" w:rsidRDefault="001D018F" w:rsidP="001D018F">
            <w:pPr>
              <w:jc w:val="right"/>
            </w:pPr>
            <w:r>
              <w:t xml:space="preserve"> € </w:t>
            </w:r>
          </w:p>
        </w:tc>
      </w:tr>
      <w:tr w:rsidR="001D018F" w14:paraId="16B0FDAC" w14:textId="77777777" w:rsidTr="001D018F">
        <w:tc>
          <w:tcPr>
            <w:tcW w:w="2630" w:type="dxa"/>
          </w:tcPr>
          <w:p w14:paraId="2F665D9F" w14:textId="77777777" w:rsidR="001D018F" w:rsidRDefault="001D018F" w:rsidP="001D018F">
            <w:r>
              <w:t>Forfait TTC</w:t>
            </w:r>
          </w:p>
        </w:tc>
        <w:tc>
          <w:tcPr>
            <w:tcW w:w="6289" w:type="dxa"/>
          </w:tcPr>
          <w:p w14:paraId="05227A0D" w14:textId="7E97DDD8" w:rsidR="001D018F" w:rsidRDefault="001D018F" w:rsidP="001D018F">
            <w:pPr>
              <w:jc w:val="right"/>
            </w:pPr>
            <w:r>
              <w:t xml:space="preserve"> € TTC</w:t>
            </w:r>
          </w:p>
        </w:tc>
      </w:tr>
      <w:tr w:rsidR="001D018F" w14:paraId="7055CB65" w14:textId="77777777" w:rsidTr="001D018F">
        <w:trPr>
          <w:trHeight w:val="1018"/>
        </w:trPr>
        <w:tc>
          <w:tcPr>
            <w:tcW w:w="2630" w:type="dxa"/>
          </w:tcPr>
          <w:p w14:paraId="1F0064C3" w14:textId="77777777" w:rsidR="001D018F" w:rsidRDefault="001D018F" w:rsidP="001D018F">
            <w:r>
              <w:t xml:space="preserve">Arrêté en lettres </w:t>
            </w:r>
          </w:p>
        </w:tc>
        <w:tc>
          <w:tcPr>
            <w:tcW w:w="6289" w:type="dxa"/>
          </w:tcPr>
          <w:p w14:paraId="6D2645EF" w14:textId="77777777" w:rsidR="001D018F" w:rsidRDefault="001D018F" w:rsidP="001D018F">
            <w:pPr>
              <w:jc w:val="right"/>
            </w:pPr>
          </w:p>
        </w:tc>
      </w:tr>
    </w:tbl>
    <w:p w14:paraId="4B23B013" w14:textId="34DC5AA9" w:rsidR="00866902" w:rsidRDefault="00866902" w:rsidP="002F486B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630"/>
        <w:gridCol w:w="6289"/>
      </w:tblGrid>
      <w:tr w:rsidR="00866902" w14:paraId="5A595967" w14:textId="77777777" w:rsidTr="001D018F">
        <w:tc>
          <w:tcPr>
            <w:tcW w:w="2630" w:type="dxa"/>
          </w:tcPr>
          <w:p w14:paraId="0B78014B" w14:textId="02DDC107" w:rsidR="00866902" w:rsidRDefault="00593690" w:rsidP="002F486B">
            <w:r>
              <w:t xml:space="preserve">MC </w:t>
            </w:r>
            <w:r w:rsidR="003E2C16">
              <w:t>B</w:t>
            </w:r>
          </w:p>
        </w:tc>
        <w:tc>
          <w:tcPr>
            <w:tcW w:w="6289" w:type="dxa"/>
          </w:tcPr>
          <w:p w14:paraId="15D653CB" w14:textId="6B4060B2" w:rsidR="00866902" w:rsidRDefault="00536A87" w:rsidP="002F486B">
            <w:r>
              <w:t xml:space="preserve">Quantitatifs </w:t>
            </w:r>
            <w:r w:rsidR="00096CAF">
              <w:t>sur tous les lots</w:t>
            </w:r>
          </w:p>
        </w:tc>
      </w:tr>
      <w:tr w:rsidR="001D018F" w14:paraId="3213569F" w14:textId="77777777" w:rsidTr="001D018F">
        <w:tc>
          <w:tcPr>
            <w:tcW w:w="2630" w:type="dxa"/>
          </w:tcPr>
          <w:p w14:paraId="30C7A946" w14:textId="3066546A" w:rsidR="001D018F" w:rsidRDefault="001D018F" w:rsidP="001D018F">
            <w:r w:rsidRPr="00544C46">
              <w:t xml:space="preserve">Forfait de rémunération </w:t>
            </w:r>
            <w:r>
              <w:t>HT</w:t>
            </w:r>
          </w:p>
        </w:tc>
        <w:tc>
          <w:tcPr>
            <w:tcW w:w="6289" w:type="dxa"/>
          </w:tcPr>
          <w:p w14:paraId="76B5A8A2" w14:textId="66E01FCB" w:rsidR="001D018F" w:rsidRDefault="001D018F" w:rsidP="001D018F">
            <w:pPr>
              <w:jc w:val="right"/>
            </w:pPr>
            <w:r>
              <w:t xml:space="preserve">€ HT </w:t>
            </w:r>
          </w:p>
        </w:tc>
      </w:tr>
      <w:tr w:rsidR="001D018F" w14:paraId="03F65B5B" w14:textId="77777777" w:rsidTr="001D018F">
        <w:tc>
          <w:tcPr>
            <w:tcW w:w="2630" w:type="dxa"/>
          </w:tcPr>
          <w:p w14:paraId="2AEEF0B3" w14:textId="4740F587" w:rsidR="001D018F" w:rsidRDefault="001D018F" w:rsidP="001D018F">
            <w:pPr>
              <w:jc w:val="right"/>
            </w:pPr>
            <w:r>
              <w:t>TVA 20%</w:t>
            </w:r>
          </w:p>
        </w:tc>
        <w:tc>
          <w:tcPr>
            <w:tcW w:w="6289" w:type="dxa"/>
          </w:tcPr>
          <w:p w14:paraId="2B94BBD3" w14:textId="3FDDE727" w:rsidR="001D018F" w:rsidRDefault="001D018F" w:rsidP="001D018F">
            <w:pPr>
              <w:jc w:val="right"/>
            </w:pPr>
            <w:r>
              <w:t xml:space="preserve"> € </w:t>
            </w:r>
          </w:p>
        </w:tc>
      </w:tr>
      <w:tr w:rsidR="001D018F" w14:paraId="0966F037" w14:textId="77777777" w:rsidTr="001D018F">
        <w:tc>
          <w:tcPr>
            <w:tcW w:w="2630" w:type="dxa"/>
          </w:tcPr>
          <w:p w14:paraId="1D1B7366" w14:textId="7179E513" w:rsidR="001D018F" w:rsidRDefault="001D018F" w:rsidP="001D018F">
            <w:r>
              <w:t>Forfait TTC</w:t>
            </w:r>
          </w:p>
        </w:tc>
        <w:tc>
          <w:tcPr>
            <w:tcW w:w="6289" w:type="dxa"/>
          </w:tcPr>
          <w:p w14:paraId="4126D284" w14:textId="1DECB85F" w:rsidR="001D018F" w:rsidRDefault="001D018F" w:rsidP="001D018F">
            <w:pPr>
              <w:jc w:val="right"/>
            </w:pPr>
            <w:r>
              <w:t xml:space="preserve"> € TTC</w:t>
            </w:r>
          </w:p>
        </w:tc>
      </w:tr>
      <w:tr w:rsidR="001D018F" w14:paraId="0C4DEA88" w14:textId="77777777" w:rsidTr="001D018F">
        <w:trPr>
          <w:trHeight w:val="1018"/>
        </w:trPr>
        <w:tc>
          <w:tcPr>
            <w:tcW w:w="2630" w:type="dxa"/>
          </w:tcPr>
          <w:p w14:paraId="4D1A34CA" w14:textId="6613FEC6" w:rsidR="001D018F" w:rsidRDefault="001D018F" w:rsidP="001D018F">
            <w:r>
              <w:t xml:space="preserve">Arrêté en lettres </w:t>
            </w:r>
          </w:p>
        </w:tc>
        <w:tc>
          <w:tcPr>
            <w:tcW w:w="6289" w:type="dxa"/>
          </w:tcPr>
          <w:p w14:paraId="0167F5D0" w14:textId="77777777" w:rsidR="001D018F" w:rsidRDefault="001D018F" w:rsidP="001D018F">
            <w:pPr>
              <w:jc w:val="right"/>
            </w:pPr>
          </w:p>
        </w:tc>
      </w:tr>
    </w:tbl>
    <w:p w14:paraId="7FA00CE5" w14:textId="37E27E6B" w:rsidR="00AB1D22" w:rsidRDefault="00AB1D22" w:rsidP="002F486B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629"/>
        <w:gridCol w:w="6290"/>
      </w:tblGrid>
      <w:tr w:rsidR="00AB1D22" w14:paraId="47571E00" w14:textId="77777777" w:rsidTr="001D018F">
        <w:tc>
          <w:tcPr>
            <w:tcW w:w="2629" w:type="dxa"/>
          </w:tcPr>
          <w:p w14:paraId="28238A37" w14:textId="70E671D3" w:rsidR="00AB1D22" w:rsidRDefault="00593690" w:rsidP="006E7440">
            <w:r>
              <w:t>MC</w:t>
            </w:r>
            <w:r w:rsidR="00536A87">
              <w:t xml:space="preserve"> </w:t>
            </w:r>
            <w:r w:rsidR="003E2C16">
              <w:t>C</w:t>
            </w:r>
          </w:p>
        </w:tc>
        <w:tc>
          <w:tcPr>
            <w:tcW w:w="6290" w:type="dxa"/>
          </w:tcPr>
          <w:p w14:paraId="767A27D5" w14:textId="2DD60344" w:rsidR="00AB1D22" w:rsidRPr="00AB1D22" w:rsidRDefault="00AB1D22" w:rsidP="006E7440">
            <w:pPr>
              <w:jc w:val="left"/>
              <w:rPr>
                <w:u w:val="single"/>
              </w:rPr>
            </w:pPr>
            <w:r>
              <w:t>Coordination SSI</w:t>
            </w:r>
          </w:p>
        </w:tc>
      </w:tr>
      <w:tr w:rsidR="001D018F" w14:paraId="0063EC85" w14:textId="77777777" w:rsidTr="001D018F">
        <w:tc>
          <w:tcPr>
            <w:tcW w:w="2629" w:type="dxa"/>
          </w:tcPr>
          <w:p w14:paraId="7426B725" w14:textId="77777777" w:rsidR="001D018F" w:rsidRDefault="001D018F" w:rsidP="001D018F">
            <w:r w:rsidRPr="00544C46">
              <w:t xml:space="preserve">Forfait de rémunération </w:t>
            </w:r>
            <w:r>
              <w:t>HT</w:t>
            </w:r>
          </w:p>
        </w:tc>
        <w:tc>
          <w:tcPr>
            <w:tcW w:w="6290" w:type="dxa"/>
          </w:tcPr>
          <w:p w14:paraId="0C4CFBC8" w14:textId="77777777" w:rsidR="001D018F" w:rsidRDefault="001D018F" w:rsidP="001D018F">
            <w:pPr>
              <w:jc w:val="right"/>
            </w:pPr>
            <w:r>
              <w:t xml:space="preserve">€ HT </w:t>
            </w:r>
          </w:p>
        </w:tc>
      </w:tr>
      <w:tr w:rsidR="001D018F" w14:paraId="0D81D0AD" w14:textId="77777777" w:rsidTr="001D018F">
        <w:tc>
          <w:tcPr>
            <w:tcW w:w="2629" w:type="dxa"/>
          </w:tcPr>
          <w:p w14:paraId="14755B06" w14:textId="77777777" w:rsidR="001D018F" w:rsidRDefault="001D018F" w:rsidP="001D018F">
            <w:pPr>
              <w:jc w:val="right"/>
            </w:pPr>
            <w:r>
              <w:t>TVA 20%</w:t>
            </w:r>
          </w:p>
        </w:tc>
        <w:tc>
          <w:tcPr>
            <w:tcW w:w="6290" w:type="dxa"/>
          </w:tcPr>
          <w:p w14:paraId="7531AB34" w14:textId="77777777" w:rsidR="001D018F" w:rsidRDefault="001D018F" w:rsidP="001D018F">
            <w:pPr>
              <w:jc w:val="right"/>
            </w:pPr>
            <w:r>
              <w:t xml:space="preserve"> € </w:t>
            </w:r>
          </w:p>
        </w:tc>
      </w:tr>
      <w:tr w:rsidR="001D018F" w14:paraId="355849A5" w14:textId="77777777" w:rsidTr="001D018F">
        <w:tc>
          <w:tcPr>
            <w:tcW w:w="2629" w:type="dxa"/>
          </w:tcPr>
          <w:p w14:paraId="482F405C" w14:textId="77777777" w:rsidR="001D018F" w:rsidRDefault="001D018F" w:rsidP="001D018F">
            <w:r>
              <w:t>Forfait TTC</w:t>
            </w:r>
          </w:p>
        </w:tc>
        <w:tc>
          <w:tcPr>
            <w:tcW w:w="6290" w:type="dxa"/>
          </w:tcPr>
          <w:p w14:paraId="57C4D626" w14:textId="28166015" w:rsidR="001D018F" w:rsidRDefault="001D018F" w:rsidP="001D018F">
            <w:pPr>
              <w:jc w:val="right"/>
            </w:pPr>
            <w:r>
              <w:t xml:space="preserve"> € TTC</w:t>
            </w:r>
          </w:p>
        </w:tc>
      </w:tr>
      <w:tr w:rsidR="001D018F" w14:paraId="496E93D3" w14:textId="77777777" w:rsidTr="001D018F">
        <w:trPr>
          <w:trHeight w:val="1018"/>
        </w:trPr>
        <w:tc>
          <w:tcPr>
            <w:tcW w:w="2629" w:type="dxa"/>
          </w:tcPr>
          <w:p w14:paraId="170E109E" w14:textId="77777777" w:rsidR="001D018F" w:rsidRDefault="001D018F" w:rsidP="001D018F">
            <w:r>
              <w:t xml:space="preserve">Arrêté en lettres </w:t>
            </w:r>
          </w:p>
        </w:tc>
        <w:tc>
          <w:tcPr>
            <w:tcW w:w="6290" w:type="dxa"/>
          </w:tcPr>
          <w:p w14:paraId="11A0306E" w14:textId="77777777" w:rsidR="001D018F" w:rsidRDefault="001D018F" w:rsidP="001D018F">
            <w:pPr>
              <w:jc w:val="right"/>
            </w:pPr>
          </w:p>
        </w:tc>
      </w:tr>
    </w:tbl>
    <w:p w14:paraId="2F7D6307" w14:textId="348BFCF9" w:rsidR="00AB1D22" w:rsidRDefault="00AB1D22" w:rsidP="00AB1D22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630"/>
        <w:gridCol w:w="6289"/>
      </w:tblGrid>
      <w:tr w:rsidR="00AB1D22" w14:paraId="3D905595" w14:textId="77777777" w:rsidTr="001D018F">
        <w:tc>
          <w:tcPr>
            <w:tcW w:w="2630" w:type="dxa"/>
          </w:tcPr>
          <w:p w14:paraId="2E637591" w14:textId="59865981" w:rsidR="00AB1D22" w:rsidRDefault="00593690" w:rsidP="006E7440">
            <w:bookmarkStart w:id="36" w:name="_Hlk210729006"/>
            <w:r>
              <w:t>MC</w:t>
            </w:r>
            <w:r w:rsidR="00536A87">
              <w:t xml:space="preserve"> </w:t>
            </w:r>
            <w:r w:rsidR="003E2C16">
              <w:t>D</w:t>
            </w:r>
          </w:p>
        </w:tc>
        <w:tc>
          <w:tcPr>
            <w:tcW w:w="6289" w:type="dxa"/>
          </w:tcPr>
          <w:p w14:paraId="38A21870" w14:textId="4E7FFC67" w:rsidR="00AB1D22" w:rsidRPr="00AB1D22" w:rsidRDefault="00AB1D22" w:rsidP="006E7440">
            <w:pPr>
              <w:jc w:val="left"/>
            </w:pPr>
            <w:r w:rsidRPr="00AB1D22">
              <w:t>SYNTHESE Tous Corps d’Etat</w:t>
            </w:r>
            <w:r w:rsidR="00536A87">
              <w:t xml:space="preserve">, y compris VRD et travaux </w:t>
            </w:r>
            <w:r w:rsidR="00353AC3">
              <w:t>extérieurs</w:t>
            </w:r>
          </w:p>
        </w:tc>
      </w:tr>
      <w:tr w:rsidR="00AB1D22" w14:paraId="6850CADA" w14:textId="77777777" w:rsidTr="001D018F">
        <w:tc>
          <w:tcPr>
            <w:tcW w:w="2630" w:type="dxa"/>
          </w:tcPr>
          <w:p w14:paraId="65300740" w14:textId="77777777" w:rsidR="00AB1D22" w:rsidRDefault="00AB1D22" w:rsidP="006E7440">
            <w:r w:rsidRPr="00544C46">
              <w:t xml:space="preserve">Forfait de rémunération </w:t>
            </w:r>
            <w:r>
              <w:t>HT</w:t>
            </w:r>
          </w:p>
        </w:tc>
        <w:tc>
          <w:tcPr>
            <w:tcW w:w="6289" w:type="dxa"/>
          </w:tcPr>
          <w:p w14:paraId="7E92FF15" w14:textId="77777777" w:rsidR="00AB1D22" w:rsidRDefault="00AB1D22" w:rsidP="006E7440">
            <w:pPr>
              <w:jc w:val="right"/>
            </w:pPr>
            <w:r>
              <w:t xml:space="preserve">€ HT </w:t>
            </w:r>
          </w:p>
        </w:tc>
      </w:tr>
      <w:tr w:rsidR="00AB1D22" w14:paraId="35CFD92B" w14:textId="77777777" w:rsidTr="001D018F">
        <w:tc>
          <w:tcPr>
            <w:tcW w:w="2630" w:type="dxa"/>
          </w:tcPr>
          <w:p w14:paraId="7E8301B5" w14:textId="77777777" w:rsidR="00AB1D22" w:rsidRDefault="00AB1D22" w:rsidP="006E7440">
            <w:pPr>
              <w:jc w:val="right"/>
            </w:pPr>
            <w:r>
              <w:t>TVA 20%</w:t>
            </w:r>
          </w:p>
        </w:tc>
        <w:tc>
          <w:tcPr>
            <w:tcW w:w="6289" w:type="dxa"/>
          </w:tcPr>
          <w:p w14:paraId="02E567E8" w14:textId="77777777" w:rsidR="00AB1D22" w:rsidRDefault="00AB1D22" w:rsidP="006E7440">
            <w:pPr>
              <w:jc w:val="right"/>
            </w:pPr>
            <w:r>
              <w:t xml:space="preserve"> € </w:t>
            </w:r>
          </w:p>
        </w:tc>
      </w:tr>
      <w:tr w:rsidR="00AB1D22" w14:paraId="279497BC" w14:textId="77777777" w:rsidTr="001D018F">
        <w:tc>
          <w:tcPr>
            <w:tcW w:w="2630" w:type="dxa"/>
          </w:tcPr>
          <w:p w14:paraId="01CB0EB5" w14:textId="77777777" w:rsidR="00AB1D22" w:rsidRDefault="00AB1D22" w:rsidP="006E7440">
            <w:r>
              <w:t>Forfait TTC</w:t>
            </w:r>
          </w:p>
        </w:tc>
        <w:tc>
          <w:tcPr>
            <w:tcW w:w="6289" w:type="dxa"/>
          </w:tcPr>
          <w:p w14:paraId="65FFF631" w14:textId="2994328E" w:rsidR="00AB1D22" w:rsidRDefault="00AB1D22" w:rsidP="006E7440">
            <w:pPr>
              <w:jc w:val="right"/>
            </w:pPr>
            <w:r>
              <w:t xml:space="preserve"> € TTC</w:t>
            </w:r>
          </w:p>
        </w:tc>
      </w:tr>
      <w:tr w:rsidR="00AB1D22" w14:paraId="631AFC22" w14:textId="77777777" w:rsidTr="001D018F">
        <w:trPr>
          <w:trHeight w:val="1018"/>
        </w:trPr>
        <w:tc>
          <w:tcPr>
            <w:tcW w:w="2630" w:type="dxa"/>
          </w:tcPr>
          <w:p w14:paraId="0A8DE14A" w14:textId="77777777" w:rsidR="00AB1D22" w:rsidRDefault="00AB1D22" w:rsidP="006E7440">
            <w:r>
              <w:t xml:space="preserve">Arrêté en lettres </w:t>
            </w:r>
          </w:p>
        </w:tc>
        <w:tc>
          <w:tcPr>
            <w:tcW w:w="6289" w:type="dxa"/>
          </w:tcPr>
          <w:p w14:paraId="00088D22" w14:textId="77777777" w:rsidR="00AB1D22" w:rsidRDefault="00AB1D22" w:rsidP="006E7440">
            <w:pPr>
              <w:jc w:val="right"/>
            </w:pPr>
          </w:p>
        </w:tc>
      </w:tr>
      <w:bookmarkEnd w:id="36"/>
    </w:tbl>
    <w:p w14:paraId="1A0902C3" w14:textId="2D99132C" w:rsidR="00C4186E" w:rsidRDefault="00C4186E" w:rsidP="00AB1D22"/>
    <w:p w14:paraId="648154ED" w14:textId="50A3EF0C" w:rsidR="00454B40" w:rsidRDefault="00454B40" w:rsidP="00AB1D22"/>
    <w:p w14:paraId="3C168F3A" w14:textId="4881852D" w:rsidR="00454B40" w:rsidRDefault="00454B40" w:rsidP="00AB1D22"/>
    <w:p w14:paraId="2BDEF8C6" w14:textId="77777777" w:rsidR="00454B40" w:rsidRDefault="00454B40" w:rsidP="00AB1D22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630"/>
        <w:gridCol w:w="6289"/>
      </w:tblGrid>
      <w:tr w:rsidR="00454B40" w14:paraId="733A20FB" w14:textId="77777777" w:rsidTr="00370E45">
        <w:tc>
          <w:tcPr>
            <w:tcW w:w="2630" w:type="dxa"/>
          </w:tcPr>
          <w:p w14:paraId="71C93F34" w14:textId="388E1830" w:rsidR="00454B40" w:rsidRDefault="00454B40" w:rsidP="00370E45">
            <w:r>
              <w:lastRenderedPageBreak/>
              <w:t>MC E</w:t>
            </w:r>
          </w:p>
        </w:tc>
        <w:tc>
          <w:tcPr>
            <w:tcW w:w="6289" w:type="dxa"/>
          </w:tcPr>
          <w:p w14:paraId="508AADCB" w14:textId="7192F39F" w:rsidR="00454B40" w:rsidRPr="00AB1D22" w:rsidRDefault="00454B40" w:rsidP="00370E45">
            <w:pPr>
              <w:jc w:val="left"/>
            </w:pPr>
            <w:r>
              <w:t>Ordonnancement, pilotage et coordination (OPC)</w:t>
            </w:r>
          </w:p>
        </w:tc>
      </w:tr>
      <w:tr w:rsidR="00454B40" w14:paraId="2566CAC3" w14:textId="77777777" w:rsidTr="00370E45">
        <w:tc>
          <w:tcPr>
            <w:tcW w:w="2630" w:type="dxa"/>
          </w:tcPr>
          <w:p w14:paraId="18102E07" w14:textId="77777777" w:rsidR="00454B40" w:rsidRDefault="00454B40" w:rsidP="00370E45">
            <w:r w:rsidRPr="00544C46">
              <w:t xml:space="preserve">Forfait de rémunération </w:t>
            </w:r>
            <w:r>
              <w:t>HT</w:t>
            </w:r>
          </w:p>
        </w:tc>
        <w:tc>
          <w:tcPr>
            <w:tcW w:w="6289" w:type="dxa"/>
          </w:tcPr>
          <w:p w14:paraId="3FC28B4C" w14:textId="77777777" w:rsidR="00454B40" w:rsidRDefault="00454B40" w:rsidP="00370E45">
            <w:pPr>
              <w:jc w:val="right"/>
            </w:pPr>
            <w:r>
              <w:t xml:space="preserve">€ HT </w:t>
            </w:r>
          </w:p>
        </w:tc>
      </w:tr>
      <w:tr w:rsidR="00454B40" w14:paraId="01219894" w14:textId="77777777" w:rsidTr="00370E45">
        <w:tc>
          <w:tcPr>
            <w:tcW w:w="2630" w:type="dxa"/>
          </w:tcPr>
          <w:p w14:paraId="737D60BF" w14:textId="77777777" w:rsidR="00454B40" w:rsidRDefault="00454B40" w:rsidP="00370E45">
            <w:pPr>
              <w:jc w:val="right"/>
            </w:pPr>
            <w:r>
              <w:t>TVA 20%</w:t>
            </w:r>
          </w:p>
        </w:tc>
        <w:tc>
          <w:tcPr>
            <w:tcW w:w="6289" w:type="dxa"/>
          </w:tcPr>
          <w:p w14:paraId="2BF56B49" w14:textId="77777777" w:rsidR="00454B40" w:rsidRDefault="00454B40" w:rsidP="00370E45">
            <w:pPr>
              <w:jc w:val="right"/>
            </w:pPr>
            <w:r>
              <w:t xml:space="preserve"> € </w:t>
            </w:r>
          </w:p>
        </w:tc>
      </w:tr>
      <w:tr w:rsidR="00454B40" w14:paraId="2C33487A" w14:textId="77777777" w:rsidTr="00370E45">
        <w:tc>
          <w:tcPr>
            <w:tcW w:w="2630" w:type="dxa"/>
          </w:tcPr>
          <w:p w14:paraId="00E71D11" w14:textId="77777777" w:rsidR="00454B40" w:rsidRDefault="00454B40" w:rsidP="00370E45">
            <w:r>
              <w:t>Forfait TTC</w:t>
            </w:r>
          </w:p>
        </w:tc>
        <w:tc>
          <w:tcPr>
            <w:tcW w:w="6289" w:type="dxa"/>
          </w:tcPr>
          <w:p w14:paraId="3D52CA9A" w14:textId="77777777" w:rsidR="00454B40" w:rsidRDefault="00454B40" w:rsidP="00370E45">
            <w:pPr>
              <w:jc w:val="right"/>
            </w:pPr>
            <w:r>
              <w:t xml:space="preserve"> € TTC</w:t>
            </w:r>
          </w:p>
        </w:tc>
      </w:tr>
      <w:tr w:rsidR="00454B40" w14:paraId="6F4F7F44" w14:textId="77777777" w:rsidTr="00370E45">
        <w:trPr>
          <w:trHeight w:val="1018"/>
        </w:trPr>
        <w:tc>
          <w:tcPr>
            <w:tcW w:w="2630" w:type="dxa"/>
          </w:tcPr>
          <w:p w14:paraId="46704956" w14:textId="77777777" w:rsidR="00454B40" w:rsidRDefault="00454B40" w:rsidP="00370E45">
            <w:r>
              <w:t xml:space="preserve">Arrêté en lettres </w:t>
            </w:r>
          </w:p>
        </w:tc>
        <w:tc>
          <w:tcPr>
            <w:tcW w:w="6289" w:type="dxa"/>
          </w:tcPr>
          <w:p w14:paraId="5CBA39FD" w14:textId="77777777" w:rsidR="00454B40" w:rsidRDefault="00454B40" w:rsidP="00370E45">
            <w:pPr>
              <w:jc w:val="right"/>
            </w:pPr>
          </w:p>
        </w:tc>
      </w:tr>
      <w:bookmarkEnd w:id="35"/>
    </w:tbl>
    <w:p w14:paraId="308CE308" w14:textId="77777777" w:rsidR="00A03248" w:rsidRDefault="00A03248" w:rsidP="00546FCC">
      <w:pPr>
        <w:spacing w:after="0"/>
        <w:jc w:val="left"/>
      </w:pPr>
    </w:p>
    <w:p w14:paraId="68C62549" w14:textId="3E49CEBC" w:rsidR="00670B90" w:rsidRPr="001603A0" w:rsidRDefault="00670B90" w:rsidP="00546FCC">
      <w:pPr>
        <w:spacing w:after="0"/>
        <w:jc w:val="left"/>
      </w:pPr>
      <w:r w:rsidRPr="001603A0">
        <w:t xml:space="preserve">La rémunération définitive de la Maîtrise d’œuvre est arrêtée dès que le coût prévisionnel des travaux est arrêté par le Maître d’Ouvrage tel que prévu à l’article </w:t>
      </w:r>
      <w:r>
        <w:t>5</w:t>
      </w:r>
      <w:r w:rsidRPr="001603A0">
        <w:t xml:space="preserve"> du CCAP.</w:t>
      </w:r>
    </w:p>
    <w:p w14:paraId="6E3258DD" w14:textId="12745340" w:rsidR="00753E75" w:rsidRDefault="00753E75" w:rsidP="00753E75">
      <w:r w:rsidRPr="001603A0">
        <w:t>Le forfait définitif de</w:t>
      </w:r>
      <w:r w:rsidR="00885C9F">
        <w:t xml:space="preserve">s missions complémentaires </w:t>
      </w:r>
      <w:r w:rsidRPr="001603A0">
        <w:t xml:space="preserve">est arrêté par voie d’avenant au plus tard à l’approbation de l’Avant-projet Définitif. </w:t>
      </w:r>
    </w:p>
    <w:p w14:paraId="6B880C93" w14:textId="0232BB75" w:rsidR="006E7440" w:rsidRDefault="006E7440">
      <w:pPr>
        <w:spacing w:after="0"/>
        <w:jc w:val="left"/>
        <w:rPr>
          <w:rFonts w:asciiTheme="majorHAnsi" w:eastAsiaTheme="majorEastAsia" w:hAnsiTheme="majorHAnsi" w:cstheme="majorBidi"/>
          <w:b/>
          <w:color w:val="008795" w:themeColor="text2"/>
          <w:sz w:val="28"/>
          <w:szCs w:val="32"/>
        </w:rPr>
      </w:pPr>
    </w:p>
    <w:p w14:paraId="2B9807E1" w14:textId="25BF6641" w:rsidR="00593690" w:rsidRPr="00544C46" w:rsidRDefault="00593690" w:rsidP="00593690">
      <w:pPr>
        <w:pStyle w:val="Titre2"/>
        <w:rPr>
          <w:bCs/>
        </w:rPr>
      </w:pPr>
      <w:bookmarkStart w:id="37" w:name="_Toc162597414"/>
      <w:r w:rsidRPr="00544C46">
        <w:t>Missions complémentaires</w:t>
      </w:r>
      <w:r>
        <w:t xml:space="preserve"> éventuellement confiées à la Maîtrise d'</w:t>
      </w:r>
      <w:r w:rsidR="0086235F">
        <w:t>Œuvre</w:t>
      </w:r>
      <w:r>
        <w:t xml:space="preserve"> (Prestation Supplémentaire Eventuelle)</w:t>
      </w:r>
      <w:bookmarkEnd w:id="37"/>
    </w:p>
    <w:p w14:paraId="041C8FD2" w14:textId="7EE08CFC" w:rsidR="00593690" w:rsidRDefault="00382D38" w:rsidP="00593690">
      <w:r>
        <w:t>Sans objet.</w:t>
      </w:r>
    </w:p>
    <w:p w14:paraId="2A7C5EA5" w14:textId="77777777" w:rsidR="00593690" w:rsidRDefault="00593690" w:rsidP="00593690"/>
    <w:p w14:paraId="7FF81967" w14:textId="57F4F5D7" w:rsidR="00370950" w:rsidRPr="00544C46" w:rsidRDefault="00370950" w:rsidP="002F486B">
      <w:pPr>
        <w:pStyle w:val="Titre2"/>
      </w:pPr>
      <w:bookmarkStart w:id="38" w:name="_Toc162597415"/>
      <w:r w:rsidRPr="002F486B">
        <w:t>Avance</w:t>
      </w:r>
      <w:bookmarkEnd w:id="38"/>
      <w:r w:rsidRPr="00544C46">
        <w:t xml:space="preserve"> </w:t>
      </w:r>
    </w:p>
    <w:p w14:paraId="0B824CD7" w14:textId="77777777" w:rsidR="00593690" w:rsidRDefault="00593690" w:rsidP="00593690">
      <w:bookmarkStart w:id="39" w:name="_Toc86460099"/>
      <w:bookmarkStart w:id="40" w:name="_Toc90964048"/>
      <w:bookmarkStart w:id="41" w:name="_Toc97094702"/>
      <w:bookmarkStart w:id="42" w:name="_Toc113087240"/>
      <w:r w:rsidRPr="002F486B">
        <w:t>Le candidat :</w:t>
      </w: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66"/>
        <w:gridCol w:w="8258"/>
      </w:tblGrid>
      <w:tr w:rsidR="00593690" w14:paraId="6D4EAE1B" w14:textId="77777777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CA7F31" w14:textId="77777777" w:rsidR="00593690" w:rsidRDefault="00593690"/>
        </w:tc>
        <w:tc>
          <w:tcPr>
            <w:tcW w:w="8394" w:type="dxa"/>
            <w:tcBorders>
              <w:left w:val="single" w:sz="4" w:space="0" w:color="auto"/>
            </w:tcBorders>
          </w:tcPr>
          <w:p w14:paraId="137E3F4A" w14:textId="77777777" w:rsidR="00593690" w:rsidRDefault="00593690">
            <w:r>
              <w:t xml:space="preserve">RENONCE </w:t>
            </w:r>
            <w:r w:rsidRPr="002F486B">
              <w:t xml:space="preserve">à l’avance prévue à l’article </w:t>
            </w:r>
            <w:r>
              <w:rPr>
                <w:color w:val="000000"/>
              </w:rPr>
              <w:t>R.2191-3 du Code de la Commande Publique</w:t>
            </w:r>
            <w:r w:rsidRPr="002F486B">
              <w:t>.</w:t>
            </w:r>
          </w:p>
        </w:tc>
      </w:tr>
      <w:tr w:rsidR="00593690" w14:paraId="43F5A080" w14:textId="77777777"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</w:tcPr>
          <w:p w14:paraId="7E7A32CC" w14:textId="77777777" w:rsidR="00593690" w:rsidRDefault="00593690"/>
        </w:tc>
        <w:tc>
          <w:tcPr>
            <w:tcW w:w="8394" w:type="dxa"/>
          </w:tcPr>
          <w:p w14:paraId="30FBB904" w14:textId="77777777" w:rsidR="00593690" w:rsidRDefault="00593690"/>
        </w:tc>
      </w:tr>
      <w:tr w:rsidR="00593690" w14:paraId="784487F9" w14:textId="77777777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1B245E" w14:textId="77777777" w:rsidR="00593690" w:rsidRDefault="00593690"/>
        </w:tc>
        <w:tc>
          <w:tcPr>
            <w:tcW w:w="8394" w:type="dxa"/>
            <w:tcBorders>
              <w:left w:val="single" w:sz="4" w:space="0" w:color="auto"/>
            </w:tcBorders>
          </w:tcPr>
          <w:p w14:paraId="494F0A22" w14:textId="77777777" w:rsidR="00593690" w:rsidRDefault="00593690">
            <w:r w:rsidRPr="002F486B">
              <w:t xml:space="preserve">NE RENONCE PAS à l’avance prévue à l’article </w:t>
            </w:r>
            <w:r>
              <w:rPr>
                <w:color w:val="000000"/>
              </w:rPr>
              <w:t>R.2191-3 du Code de la Commande Publique</w:t>
            </w:r>
            <w:r w:rsidRPr="002F486B">
              <w:t>.</w:t>
            </w:r>
          </w:p>
        </w:tc>
      </w:tr>
    </w:tbl>
    <w:p w14:paraId="7821628D" w14:textId="77777777" w:rsidR="00593690" w:rsidRPr="002F486B" w:rsidRDefault="00593690" w:rsidP="00593690"/>
    <w:p w14:paraId="68E241BC" w14:textId="77777777" w:rsidR="0071675F" w:rsidRDefault="0071675F">
      <w:pPr>
        <w:spacing w:after="0"/>
        <w:jc w:val="left"/>
        <w:rPr>
          <w:rFonts w:asciiTheme="majorHAnsi" w:eastAsiaTheme="majorEastAsia" w:hAnsiTheme="majorHAnsi" w:cstheme="majorBidi"/>
          <w:b/>
          <w:caps/>
          <w:color w:val="008795" w:themeColor="text2"/>
          <w:sz w:val="28"/>
          <w:szCs w:val="36"/>
        </w:rPr>
      </w:pPr>
      <w:r>
        <w:br w:type="page"/>
      </w:r>
    </w:p>
    <w:p w14:paraId="1316EE25" w14:textId="003ABFF1" w:rsidR="00370950" w:rsidRPr="00544C46" w:rsidRDefault="00370950" w:rsidP="002F486B">
      <w:pPr>
        <w:pStyle w:val="Titre1"/>
      </w:pPr>
      <w:bookmarkStart w:id="43" w:name="_Toc162597416"/>
      <w:r w:rsidRPr="00544C46">
        <w:lastRenderedPageBreak/>
        <w:t>Délais d’Exécution</w:t>
      </w:r>
      <w:bookmarkEnd w:id="39"/>
      <w:bookmarkEnd w:id="40"/>
      <w:bookmarkEnd w:id="41"/>
      <w:bookmarkEnd w:id="42"/>
      <w:bookmarkEnd w:id="43"/>
    </w:p>
    <w:p w14:paraId="71BACC4B" w14:textId="50B97B70" w:rsidR="00370950" w:rsidRDefault="00370950" w:rsidP="002F486B">
      <w:r w:rsidRPr="00544C46">
        <w:t>Les différents dossiers ci-après doivent être établis dans les délais correspondant :</w:t>
      </w: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F2F2F2" w:themeFill="background1" w:themeFillShade="F2"/>
        <w:tblLook w:val="04A0" w:firstRow="1" w:lastRow="0" w:firstColumn="1" w:lastColumn="0" w:noHBand="0" w:noVBand="1"/>
      </w:tblPr>
      <w:tblGrid>
        <w:gridCol w:w="4468"/>
        <w:gridCol w:w="4461"/>
      </w:tblGrid>
      <w:tr w:rsidR="006E7440" w14:paraId="0414FF81" w14:textId="77777777" w:rsidTr="22867B41">
        <w:tc>
          <w:tcPr>
            <w:tcW w:w="4534" w:type="dxa"/>
            <w:shd w:val="clear" w:color="auto" w:fill="F2F2F2" w:themeFill="background1" w:themeFillShade="F2"/>
          </w:tcPr>
          <w:p w14:paraId="4D0B58CF" w14:textId="3BF663E9" w:rsidR="006E7440" w:rsidRDefault="006E7440" w:rsidP="006E7440">
            <w:r w:rsidRPr="000B5259">
              <w:t>ESQUISSE / Diag</w:t>
            </w:r>
          </w:p>
        </w:tc>
        <w:tc>
          <w:tcPr>
            <w:tcW w:w="4535" w:type="dxa"/>
            <w:shd w:val="clear" w:color="auto" w:fill="F2F2F2" w:themeFill="background1" w:themeFillShade="F2"/>
          </w:tcPr>
          <w:p w14:paraId="475ADE75" w14:textId="5EC823A0" w:rsidR="006E7440" w:rsidRDefault="006E7440" w:rsidP="006E7440">
            <w:r>
              <w:t xml:space="preserve">Délais concours + </w:t>
            </w:r>
            <w:r w:rsidR="3AFA5399">
              <w:t>4</w:t>
            </w:r>
            <w:r>
              <w:t xml:space="preserve"> semaine</w:t>
            </w:r>
            <w:r w:rsidR="0086235F">
              <w:t>s</w:t>
            </w:r>
          </w:p>
        </w:tc>
      </w:tr>
      <w:tr w:rsidR="006E7440" w14:paraId="54762D64" w14:textId="77777777" w:rsidTr="22867B41">
        <w:tc>
          <w:tcPr>
            <w:tcW w:w="4534" w:type="dxa"/>
            <w:shd w:val="clear" w:color="auto" w:fill="F2F2F2" w:themeFill="background1" w:themeFillShade="F2"/>
          </w:tcPr>
          <w:p w14:paraId="349AB8E7" w14:textId="7663B2F0" w:rsidR="006E7440" w:rsidRPr="00F8721F" w:rsidRDefault="006E7440" w:rsidP="006E7440">
            <w:r w:rsidRPr="00F8721F">
              <w:t>AVANT-PROJET SOMMAIRE (A.P.S.)</w:t>
            </w:r>
          </w:p>
        </w:tc>
        <w:tc>
          <w:tcPr>
            <w:tcW w:w="4535" w:type="dxa"/>
            <w:shd w:val="clear" w:color="auto" w:fill="F2F2F2" w:themeFill="background1" w:themeFillShade="F2"/>
          </w:tcPr>
          <w:p w14:paraId="2EB442DF" w14:textId="309BCC8D" w:rsidR="006E7440" w:rsidRPr="00F8721F" w:rsidRDefault="006E7440" w:rsidP="006E7440">
            <w:r w:rsidRPr="00F8721F">
              <w:t>6 semaines</w:t>
            </w:r>
          </w:p>
        </w:tc>
      </w:tr>
      <w:tr w:rsidR="006E7440" w14:paraId="62CFC69D" w14:textId="77777777" w:rsidTr="22867B41">
        <w:tc>
          <w:tcPr>
            <w:tcW w:w="4534" w:type="dxa"/>
            <w:shd w:val="clear" w:color="auto" w:fill="F2F2F2" w:themeFill="background1" w:themeFillShade="F2"/>
          </w:tcPr>
          <w:p w14:paraId="54B84100" w14:textId="69D4A476" w:rsidR="006E7440" w:rsidRPr="00F8721F" w:rsidRDefault="006E7440" w:rsidP="006E7440">
            <w:r w:rsidRPr="00F8721F">
              <w:t>AVANT PROJET DEFINITIF (A.P.D.)</w:t>
            </w:r>
          </w:p>
        </w:tc>
        <w:tc>
          <w:tcPr>
            <w:tcW w:w="4535" w:type="dxa"/>
            <w:shd w:val="clear" w:color="auto" w:fill="F2F2F2" w:themeFill="background1" w:themeFillShade="F2"/>
          </w:tcPr>
          <w:p w14:paraId="3BA27784" w14:textId="455E68C9" w:rsidR="006E7440" w:rsidRPr="00F8721F" w:rsidRDefault="006E7440" w:rsidP="006E7440">
            <w:r w:rsidRPr="00F8721F">
              <w:t>8 semaines</w:t>
            </w:r>
          </w:p>
        </w:tc>
      </w:tr>
      <w:tr w:rsidR="006E7440" w14:paraId="57CF678C" w14:textId="77777777" w:rsidTr="22867B41">
        <w:tc>
          <w:tcPr>
            <w:tcW w:w="4534" w:type="dxa"/>
            <w:shd w:val="clear" w:color="auto" w:fill="F2F2F2" w:themeFill="background1" w:themeFillShade="F2"/>
          </w:tcPr>
          <w:p w14:paraId="58034FB2" w14:textId="1DB625B3" w:rsidR="006E7440" w:rsidRPr="00F8721F" w:rsidRDefault="006E7440" w:rsidP="006E7440">
            <w:r w:rsidRPr="00F8721F">
              <w:t>PROJET (y compris EXE)</w:t>
            </w:r>
          </w:p>
        </w:tc>
        <w:tc>
          <w:tcPr>
            <w:tcW w:w="4535" w:type="dxa"/>
            <w:shd w:val="clear" w:color="auto" w:fill="F2F2F2" w:themeFill="background1" w:themeFillShade="F2"/>
          </w:tcPr>
          <w:p w14:paraId="121557A1" w14:textId="1EA3D7DF" w:rsidR="006E7440" w:rsidRPr="00F8721F" w:rsidRDefault="00B77935" w:rsidP="006E7440">
            <w:r>
              <w:t>8</w:t>
            </w:r>
            <w:r w:rsidR="006E7440" w:rsidRPr="00F8721F">
              <w:t xml:space="preserve"> semaines</w:t>
            </w:r>
          </w:p>
        </w:tc>
      </w:tr>
      <w:tr w:rsidR="006E7440" w14:paraId="5EFD5A59" w14:textId="77777777" w:rsidTr="22867B41">
        <w:tc>
          <w:tcPr>
            <w:tcW w:w="4534" w:type="dxa"/>
            <w:shd w:val="clear" w:color="auto" w:fill="F2F2F2" w:themeFill="background1" w:themeFillShade="F2"/>
          </w:tcPr>
          <w:p w14:paraId="4AC43835" w14:textId="6FD10DE7" w:rsidR="006E7440" w:rsidRPr="00F8721F" w:rsidRDefault="006E7440" w:rsidP="006E7440">
            <w:r w:rsidRPr="00F8721F">
              <w:t>Etablissement du DCE (y compris QUANT)</w:t>
            </w:r>
          </w:p>
        </w:tc>
        <w:tc>
          <w:tcPr>
            <w:tcW w:w="4535" w:type="dxa"/>
            <w:shd w:val="clear" w:color="auto" w:fill="F2F2F2" w:themeFill="background1" w:themeFillShade="F2"/>
          </w:tcPr>
          <w:p w14:paraId="64AD14A1" w14:textId="3F0B96BA" w:rsidR="006E7440" w:rsidRPr="00F8721F" w:rsidRDefault="73B29570" w:rsidP="006E7440">
            <w:r>
              <w:t>3</w:t>
            </w:r>
            <w:r w:rsidR="006E7440">
              <w:t xml:space="preserve"> semaines</w:t>
            </w:r>
          </w:p>
        </w:tc>
      </w:tr>
      <w:tr w:rsidR="006E7440" w14:paraId="2A8A3F14" w14:textId="77777777" w:rsidTr="22867B41">
        <w:tc>
          <w:tcPr>
            <w:tcW w:w="4534" w:type="dxa"/>
            <w:shd w:val="clear" w:color="auto" w:fill="F2F2F2" w:themeFill="background1" w:themeFillShade="F2"/>
          </w:tcPr>
          <w:p w14:paraId="387FFDD2" w14:textId="420F5ADE" w:rsidR="006E7440" w:rsidRDefault="006E7440" w:rsidP="006E7440">
            <w:r w:rsidRPr="000B5259">
              <w:t>ACT – Analyse des offres</w:t>
            </w:r>
          </w:p>
        </w:tc>
        <w:tc>
          <w:tcPr>
            <w:tcW w:w="4535" w:type="dxa"/>
            <w:shd w:val="clear" w:color="auto" w:fill="F2F2F2" w:themeFill="background1" w:themeFillShade="F2"/>
          </w:tcPr>
          <w:p w14:paraId="213933F0" w14:textId="3AC29D10" w:rsidR="006E7440" w:rsidRPr="005E0B53" w:rsidRDefault="00F8721F" w:rsidP="006E7440">
            <w:pPr>
              <w:rPr>
                <w:color w:val="C00000"/>
              </w:rPr>
            </w:pPr>
            <w:r w:rsidRPr="0086235F">
              <w:t>4 semaines</w:t>
            </w:r>
          </w:p>
        </w:tc>
      </w:tr>
      <w:tr w:rsidR="006E7440" w14:paraId="57271837" w14:textId="77777777" w:rsidTr="22867B41">
        <w:tc>
          <w:tcPr>
            <w:tcW w:w="4534" w:type="dxa"/>
            <w:shd w:val="clear" w:color="auto" w:fill="F2F2F2" w:themeFill="background1" w:themeFillShade="F2"/>
          </w:tcPr>
          <w:p w14:paraId="14A2A149" w14:textId="621DCB8A" w:rsidR="006E7440" w:rsidRDefault="006E7440" w:rsidP="006E7440">
            <w:r w:rsidRPr="000B5259">
              <w:t>ACT – Dossiers marchés</w:t>
            </w:r>
          </w:p>
        </w:tc>
        <w:tc>
          <w:tcPr>
            <w:tcW w:w="4535" w:type="dxa"/>
            <w:shd w:val="clear" w:color="auto" w:fill="F2F2F2" w:themeFill="background1" w:themeFillShade="F2"/>
          </w:tcPr>
          <w:p w14:paraId="3E1217C8" w14:textId="35C03434" w:rsidR="006E7440" w:rsidRPr="005E0B53" w:rsidRDefault="006E7440" w:rsidP="006E7440">
            <w:r w:rsidRPr="005E0B53">
              <w:t>2 semaine</w:t>
            </w:r>
            <w:r w:rsidR="00D55EF9" w:rsidRPr="005E0B53">
              <w:t>s</w:t>
            </w:r>
          </w:p>
        </w:tc>
      </w:tr>
      <w:tr w:rsidR="006E7440" w14:paraId="70805D7E" w14:textId="77777777" w:rsidTr="22867B41">
        <w:tc>
          <w:tcPr>
            <w:tcW w:w="4534" w:type="dxa"/>
            <w:shd w:val="clear" w:color="auto" w:fill="F2F2F2" w:themeFill="background1" w:themeFillShade="F2"/>
          </w:tcPr>
          <w:p w14:paraId="11D8D78A" w14:textId="2C16659E" w:rsidR="006E7440" w:rsidRDefault="006E7440" w:rsidP="006E7440">
            <w:r w:rsidRPr="000B5259">
              <w:t>DOSSIER DES OUVRAGES EXECUTES (D.O.E.)</w:t>
            </w:r>
          </w:p>
        </w:tc>
        <w:tc>
          <w:tcPr>
            <w:tcW w:w="4535" w:type="dxa"/>
            <w:shd w:val="clear" w:color="auto" w:fill="F2F2F2" w:themeFill="background1" w:themeFillShade="F2"/>
          </w:tcPr>
          <w:p w14:paraId="46D18FA4" w14:textId="7025693B" w:rsidR="006E7440" w:rsidRPr="005E0B53" w:rsidRDefault="006E7440" w:rsidP="006E7440">
            <w:r w:rsidRPr="005E0B53">
              <w:t>8 semaines</w:t>
            </w:r>
            <w:r w:rsidR="00E56AB9">
              <w:t>, avec comme échéance la réception</w:t>
            </w:r>
          </w:p>
        </w:tc>
      </w:tr>
    </w:tbl>
    <w:p w14:paraId="64F25B5E" w14:textId="77777777" w:rsidR="006E7440" w:rsidRDefault="006E7440" w:rsidP="002F486B"/>
    <w:p w14:paraId="35DA477C" w14:textId="32365A39" w:rsidR="00370950" w:rsidRPr="00544C46" w:rsidRDefault="00370950" w:rsidP="002F486B">
      <w:r w:rsidRPr="00544C46">
        <w:t xml:space="preserve">Le point de départ de chacun de ces délais est fixé </w:t>
      </w:r>
      <w:r w:rsidR="006E7440">
        <w:t>a</w:t>
      </w:r>
      <w:r w:rsidRPr="00544C46">
        <w:t>u C.C.A.P.</w:t>
      </w:r>
    </w:p>
    <w:p w14:paraId="11F535EB" w14:textId="4073581B" w:rsidR="00370950" w:rsidRPr="00544C46" w:rsidRDefault="00370950" w:rsidP="002F486B">
      <w:r w:rsidRPr="00544C46">
        <w:t xml:space="preserve">Le délai maximal de validation des différentes phases est fixé </w:t>
      </w:r>
      <w:r w:rsidR="006E7440">
        <w:t>a</w:t>
      </w:r>
      <w:r w:rsidRPr="00544C46">
        <w:t>u C.C.A.P</w:t>
      </w:r>
    </w:p>
    <w:p w14:paraId="072231FF" w14:textId="77777777" w:rsidR="00370950" w:rsidRPr="00544C46" w:rsidRDefault="00370950" w:rsidP="002F486B">
      <w:pPr>
        <w:pStyle w:val="Titre1"/>
      </w:pPr>
      <w:bookmarkStart w:id="44" w:name="_Toc86460100"/>
      <w:bookmarkStart w:id="45" w:name="_Toc90964049"/>
      <w:bookmarkStart w:id="46" w:name="_Toc97094703"/>
      <w:bookmarkStart w:id="47" w:name="_Toc113087241"/>
      <w:bookmarkStart w:id="48" w:name="_Toc162597417"/>
      <w:r w:rsidRPr="002F486B">
        <w:t>Paiement</w:t>
      </w:r>
      <w:bookmarkEnd w:id="44"/>
      <w:bookmarkEnd w:id="45"/>
      <w:bookmarkEnd w:id="46"/>
      <w:bookmarkEnd w:id="47"/>
      <w:bookmarkEnd w:id="48"/>
    </w:p>
    <w:p w14:paraId="45E4AAE6" w14:textId="13E2D0F1" w:rsidR="00370950" w:rsidRDefault="00370950" w:rsidP="002F486B">
      <w:r w:rsidRPr="00544C46">
        <w:t>Le Maître d'Ouvrage se libérera des sommes dues au titre du marché en faisant porter le montant au crédit des comptes ci-après, selon les répartitions jointes en annexe 1.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242"/>
        <w:gridCol w:w="2612"/>
        <w:gridCol w:w="3057"/>
        <w:gridCol w:w="1008"/>
      </w:tblGrid>
      <w:tr w:rsidR="006E7440" w:rsidRPr="006E7440" w14:paraId="2373267B" w14:textId="77777777" w:rsidTr="006E7440">
        <w:tc>
          <w:tcPr>
            <w:tcW w:w="9069" w:type="dxa"/>
            <w:gridSpan w:val="4"/>
            <w:shd w:val="clear" w:color="auto" w:fill="D9D9D9" w:themeFill="background2"/>
          </w:tcPr>
          <w:p w14:paraId="15316818" w14:textId="3CBC7FCB" w:rsidR="006E7440" w:rsidRPr="006E7440" w:rsidRDefault="006E7440" w:rsidP="002F486B">
            <w:pPr>
              <w:rPr>
                <w:b/>
              </w:rPr>
            </w:pPr>
            <w:r w:rsidRPr="006E7440">
              <w:rPr>
                <w:b/>
              </w:rPr>
              <w:t>1</w:t>
            </w:r>
            <w:r w:rsidRPr="006E7440">
              <w:rPr>
                <w:b/>
                <w:vertAlign w:val="superscript"/>
              </w:rPr>
              <w:t>er</w:t>
            </w:r>
            <w:r w:rsidRPr="006E7440">
              <w:rPr>
                <w:b/>
              </w:rPr>
              <w:t xml:space="preserve"> contractant / RIB</w:t>
            </w:r>
          </w:p>
        </w:tc>
      </w:tr>
      <w:tr w:rsidR="006E7440" w14:paraId="1F2E2478" w14:textId="77777777" w:rsidTr="006E7440">
        <w:tc>
          <w:tcPr>
            <w:tcW w:w="2267" w:type="dxa"/>
          </w:tcPr>
          <w:p w14:paraId="1397F449" w14:textId="7309E1DD" w:rsidR="006E7440" w:rsidRPr="006E7440" w:rsidRDefault="006E7440" w:rsidP="006E7440">
            <w:pPr>
              <w:jc w:val="right"/>
              <w:rPr>
                <w:b/>
              </w:rPr>
            </w:pPr>
            <w:r w:rsidRPr="006E7440">
              <w:rPr>
                <w:b/>
              </w:rPr>
              <w:t>Raison sociale</w:t>
            </w:r>
          </w:p>
        </w:tc>
        <w:tc>
          <w:tcPr>
            <w:tcW w:w="6802" w:type="dxa"/>
            <w:gridSpan w:val="3"/>
          </w:tcPr>
          <w:p w14:paraId="7EF52F8D" w14:textId="77777777" w:rsidR="006E7440" w:rsidRDefault="006E7440" w:rsidP="002F486B"/>
        </w:tc>
      </w:tr>
      <w:tr w:rsidR="006E7440" w14:paraId="238E0465" w14:textId="77777777" w:rsidTr="006E7440">
        <w:tc>
          <w:tcPr>
            <w:tcW w:w="2267" w:type="dxa"/>
            <w:shd w:val="clear" w:color="auto" w:fill="D9D9D9" w:themeFill="background2"/>
          </w:tcPr>
          <w:p w14:paraId="54268E54" w14:textId="35B10549" w:rsidR="006E7440" w:rsidRDefault="006E7440" w:rsidP="002F486B">
            <w:r w:rsidRPr="006E7440">
              <w:t>Etablissement</w:t>
            </w:r>
          </w:p>
        </w:tc>
        <w:tc>
          <w:tcPr>
            <w:tcW w:w="2661" w:type="dxa"/>
            <w:shd w:val="clear" w:color="auto" w:fill="D9D9D9" w:themeFill="background2"/>
          </w:tcPr>
          <w:p w14:paraId="662F06BA" w14:textId="716D111F" w:rsidR="006E7440" w:rsidRDefault="006E7440" w:rsidP="002F486B">
            <w:r w:rsidRPr="006E7440">
              <w:t>Guichet</w:t>
            </w:r>
          </w:p>
        </w:tc>
        <w:tc>
          <w:tcPr>
            <w:tcW w:w="3118" w:type="dxa"/>
            <w:shd w:val="clear" w:color="auto" w:fill="D9D9D9" w:themeFill="background2"/>
          </w:tcPr>
          <w:p w14:paraId="35220216" w14:textId="1AB45729" w:rsidR="006E7440" w:rsidRDefault="006E7440" w:rsidP="002F486B">
            <w:proofErr w:type="gramStart"/>
            <w:r w:rsidRPr="006E7440">
              <w:t>n</w:t>
            </w:r>
            <w:proofErr w:type="gramEnd"/>
            <w:r w:rsidRPr="006E7440">
              <w:t>° Compte</w:t>
            </w:r>
          </w:p>
        </w:tc>
        <w:tc>
          <w:tcPr>
            <w:tcW w:w="1023" w:type="dxa"/>
            <w:shd w:val="clear" w:color="auto" w:fill="D9D9D9" w:themeFill="background2"/>
          </w:tcPr>
          <w:p w14:paraId="74B6CAC6" w14:textId="3352C20C" w:rsidR="006E7440" w:rsidRDefault="006E7440" w:rsidP="002F486B">
            <w:r w:rsidRPr="006E7440">
              <w:t>Clé RIB</w:t>
            </w:r>
          </w:p>
        </w:tc>
      </w:tr>
      <w:tr w:rsidR="006E7440" w14:paraId="48E76D87" w14:textId="77777777" w:rsidTr="006E7440">
        <w:tc>
          <w:tcPr>
            <w:tcW w:w="2267" w:type="dxa"/>
          </w:tcPr>
          <w:p w14:paraId="4839C6F7" w14:textId="77777777" w:rsidR="006E7440" w:rsidRDefault="006E7440" w:rsidP="002F486B"/>
        </w:tc>
        <w:tc>
          <w:tcPr>
            <w:tcW w:w="2661" w:type="dxa"/>
          </w:tcPr>
          <w:p w14:paraId="6B92D47C" w14:textId="77777777" w:rsidR="006E7440" w:rsidRDefault="006E7440" w:rsidP="002F486B"/>
        </w:tc>
        <w:tc>
          <w:tcPr>
            <w:tcW w:w="3118" w:type="dxa"/>
          </w:tcPr>
          <w:p w14:paraId="7AEE8251" w14:textId="77777777" w:rsidR="006E7440" w:rsidRDefault="006E7440" w:rsidP="002F486B"/>
        </w:tc>
        <w:tc>
          <w:tcPr>
            <w:tcW w:w="1023" w:type="dxa"/>
          </w:tcPr>
          <w:p w14:paraId="2B0A6592" w14:textId="77777777" w:rsidR="006E7440" w:rsidRDefault="006E7440" w:rsidP="002F486B"/>
        </w:tc>
      </w:tr>
      <w:tr w:rsidR="006E7440" w14:paraId="69D23A23" w14:textId="77777777" w:rsidTr="006E7440">
        <w:tc>
          <w:tcPr>
            <w:tcW w:w="2267" w:type="dxa"/>
            <w:shd w:val="clear" w:color="auto" w:fill="D9D9D9" w:themeFill="background2"/>
          </w:tcPr>
          <w:p w14:paraId="7161A590" w14:textId="21117372" w:rsidR="006E7440" w:rsidRDefault="006E7440" w:rsidP="002F486B">
            <w:r w:rsidRPr="006E7440">
              <w:t>Banque-domiciliation</w:t>
            </w:r>
          </w:p>
        </w:tc>
        <w:tc>
          <w:tcPr>
            <w:tcW w:w="6802" w:type="dxa"/>
            <w:gridSpan w:val="3"/>
          </w:tcPr>
          <w:p w14:paraId="58204A60" w14:textId="77777777" w:rsidR="006E7440" w:rsidRDefault="006E7440" w:rsidP="002F486B"/>
        </w:tc>
      </w:tr>
      <w:tr w:rsidR="006E7440" w14:paraId="6E1B1DB5" w14:textId="77777777" w:rsidTr="006E7440">
        <w:tc>
          <w:tcPr>
            <w:tcW w:w="2267" w:type="dxa"/>
            <w:shd w:val="clear" w:color="auto" w:fill="D9D9D9" w:themeFill="background2"/>
          </w:tcPr>
          <w:p w14:paraId="06C32488" w14:textId="5D62B08A" w:rsidR="006E7440" w:rsidRPr="006E7440" w:rsidRDefault="006E7440" w:rsidP="002F486B">
            <w:r>
              <w:t>BIC</w:t>
            </w:r>
          </w:p>
        </w:tc>
        <w:tc>
          <w:tcPr>
            <w:tcW w:w="6802" w:type="dxa"/>
            <w:gridSpan w:val="3"/>
          </w:tcPr>
          <w:p w14:paraId="6734C29E" w14:textId="77777777" w:rsidR="006E7440" w:rsidRDefault="006E7440" w:rsidP="002F486B"/>
        </w:tc>
      </w:tr>
    </w:tbl>
    <w:p w14:paraId="004A3016" w14:textId="2E053684" w:rsidR="006E7440" w:rsidRDefault="006E7440" w:rsidP="002F486B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242"/>
        <w:gridCol w:w="2612"/>
        <w:gridCol w:w="3057"/>
        <w:gridCol w:w="1008"/>
      </w:tblGrid>
      <w:tr w:rsidR="006E7440" w:rsidRPr="006E7440" w14:paraId="61B23BA7" w14:textId="77777777" w:rsidTr="006E7440">
        <w:tc>
          <w:tcPr>
            <w:tcW w:w="9069" w:type="dxa"/>
            <w:gridSpan w:val="4"/>
            <w:shd w:val="clear" w:color="auto" w:fill="D9D9D9" w:themeFill="background2"/>
          </w:tcPr>
          <w:p w14:paraId="36B8917D" w14:textId="1BC91560" w:rsidR="006E7440" w:rsidRPr="006E7440" w:rsidRDefault="006E7440" w:rsidP="006E7440">
            <w:pPr>
              <w:rPr>
                <w:b/>
              </w:rPr>
            </w:pPr>
            <w:r>
              <w:rPr>
                <w:b/>
              </w:rPr>
              <w:t>2</w:t>
            </w:r>
            <w:r w:rsidRPr="006E7440">
              <w:rPr>
                <w:b/>
                <w:vertAlign w:val="superscript"/>
              </w:rPr>
              <w:t>ème</w:t>
            </w:r>
            <w:r>
              <w:rPr>
                <w:b/>
              </w:rPr>
              <w:t xml:space="preserve"> </w:t>
            </w:r>
            <w:r w:rsidRPr="006E7440">
              <w:rPr>
                <w:b/>
              </w:rPr>
              <w:t>contractant / RIB</w:t>
            </w:r>
          </w:p>
        </w:tc>
      </w:tr>
      <w:tr w:rsidR="006E7440" w14:paraId="7AEEF501" w14:textId="77777777" w:rsidTr="006E7440">
        <w:tc>
          <w:tcPr>
            <w:tcW w:w="2267" w:type="dxa"/>
          </w:tcPr>
          <w:p w14:paraId="0DA76E4E" w14:textId="77777777" w:rsidR="006E7440" w:rsidRPr="006E7440" w:rsidRDefault="006E7440" w:rsidP="006E7440">
            <w:pPr>
              <w:jc w:val="right"/>
              <w:rPr>
                <w:b/>
              </w:rPr>
            </w:pPr>
            <w:r w:rsidRPr="006E7440">
              <w:rPr>
                <w:b/>
              </w:rPr>
              <w:t>Raison sociale</w:t>
            </w:r>
          </w:p>
        </w:tc>
        <w:tc>
          <w:tcPr>
            <w:tcW w:w="6802" w:type="dxa"/>
            <w:gridSpan w:val="3"/>
          </w:tcPr>
          <w:p w14:paraId="6B3F6ABE" w14:textId="77777777" w:rsidR="006E7440" w:rsidRDefault="006E7440" w:rsidP="006E7440"/>
        </w:tc>
      </w:tr>
      <w:tr w:rsidR="006E7440" w14:paraId="32A9C0AB" w14:textId="77777777" w:rsidTr="006E7440">
        <w:tc>
          <w:tcPr>
            <w:tcW w:w="2267" w:type="dxa"/>
            <w:shd w:val="clear" w:color="auto" w:fill="D9D9D9" w:themeFill="background2"/>
          </w:tcPr>
          <w:p w14:paraId="3C3A1C7A" w14:textId="77777777" w:rsidR="006E7440" w:rsidRDefault="006E7440" w:rsidP="006E7440">
            <w:r w:rsidRPr="006E7440">
              <w:t>Etablissement</w:t>
            </w:r>
          </w:p>
        </w:tc>
        <w:tc>
          <w:tcPr>
            <w:tcW w:w="2661" w:type="dxa"/>
            <w:shd w:val="clear" w:color="auto" w:fill="D9D9D9" w:themeFill="background2"/>
          </w:tcPr>
          <w:p w14:paraId="1C634A91" w14:textId="77777777" w:rsidR="006E7440" w:rsidRDefault="006E7440" w:rsidP="006E7440">
            <w:r w:rsidRPr="006E7440">
              <w:t>Guichet</w:t>
            </w:r>
          </w:p>
        </w:tc>
        <w:tc>
          <w:tcPr>
            <w:tcW w:w="3118" w:type="dxa"/>
            <w:shd w:val="clear" w:color="auto" w:fill="D9D9D9" w:themeFill="background2"/>
          </w:tcPr>
          <w:p w14:paraId="283052C7" w14:textId="77777777" w:rsidR="006E7440" w:rsidRDefault="006E7440" w:rsidP="006E7440">
            <w:proofErr w:type="gramStart"/>
            <w:r w:rsidRPr="006E7440">
              <w:t>n</w:t>
            </w:r>
            <w:proofErr w:type="gramEnd"/>
            <w:r w:rsidRPr="006E7440">
              <w:t>° Compte</w:t>
            </w:r>
          </w:p>
        </w:tc>
        <w:tc>
          <w:tcPr>
            <w:tcW w:w="1023" w:type="dxa"/>
            <w:shd w:val="clear" w:color="auto" w:fill="D9D9D9" w:themeFill="background2"/>
          </w:tcPr>
          <w:p w14:paraId="60E45550" w14:textId="77777777" w:rsidR="006E7440" w:rsidRDefault="006E7440" w:rsidP="006E7440">
            <w:r w:rsidRPr="006E7440">
              <w:t>Clé RIB</w:t>
            </w:r>
          </w:p>
        </w:tc>
      </w:tr>
      <w:tr w:rsidR="006E7440" w14:paraId="24476DEA" w14:textId="77777777" w:rsidTr="006E7440">
        <w:tc>
          <w:tcPr>
            <w:tcW w:w="2267" w:type="dxa"/>
          </w:tcPr>
          <w:p w14:paraId="35513B76" w14:textId="77777777" w:rsidR="006E7440" w:rsidRDefault="006E7440" w:rsidP="006E7440"/>
        </w:tc>
        <w:tc>
          <w:tcPr>
            <w:tcW w:w="2661" w:type="dxa"/>
          </w:tcPr>
          <w:p w14:paraId="0862E175" w14:textId="77777777" w:rsidR="006E7440" w:rsidRDefault="006E7440" w:rsidP="006E7440"/>
        </w:tc>
        <w:tc>
          <w:tcPr>
            <w:tcW w:w="3118" w:type="dxa"/>
          </w:tcPr>
          <w:p w14:paraId="546FF2D6" w14:textId="77777777" w:rsidR="006E7440" w:rsidRDefault="006E7440" w:rsidP="006E7440"/>
        </w:tc>
        <w:tc>
          <w:tcPr>
            <w:tcW w:w="1023" w:type="dxa"/>
          </w:tcPr>
          <w:p w14:paraId="65C3D175" w14:textId="77777777" w:rsidR="006E7440" w:rsidRDefault="006E7440" w:rsidP="006E7440"/>
        </w:tc>
      </w:tr>
      <w:tr w:rsidR="006E7440" w14:paraId="08B65B0D" w14:textId="77777777" w:rsidTr="006E7440">
        <w:tc>
          <w:tcPr>
            <w:tcW w:w="2267" w:type="dxa"/>
            <w:shd w:val="clear" w:color="auto" w:fill="D9D9D9" w:themeFill="background2"/>
          </w:tcPr>
          <w:p w14:paraId="63507FE0" w14:textId="77777777" w:rsidR="006E7440" w:rsidRDefault="006E7440" w:rsidP="006E7440">
            <w:r w:rsidRPr="006E7440">
              <w:t>Banque-domiciliation</w:t>
            </w:r>
          </w:p>
        </w:tc>
        <w:tc>
          <w:tcPr>
            <w:tcW w:w="6802" w:type="dxa"/>
            <w:gridSpan w:val="3"/>
          </w:tcPr>
          <w:p w14:paraId="2246945C" w14:textId="77777777" w:rsidR="006E7440" w:rsidRDefault="006E7440" w:rsidP="006E7440"/>
        </w:tc>
      </w:tr>
      <w:tr w:rsidR="006E7440" w14:paraId="290B86DC" w14:textId="77777777" w:rsidTr="006E7440">
        <w:tc>
          <w:tcPr>
            <w:tcW w:w="2267" w:type="dxa"/>
            <w:shd w:val="clear" w:color="auto" w:fill="D9D9D9" w:themeFill="background2"/>
          </w:tcPr>
          <w:p w14:paraId="56CFBC17" w14:textId="77777777" w:rsidR="006E7440" w:rsidRPr="006E7440" w:rsidRDefault="006E7440" w:rsidP="006E7440">
            <w:r>
              <w:t>BIC</w:t>
            </w:r>
          </w:p>
        </w:tc>
        <w:tc>
          <w:tcPr>
            <w:tcW w:w="6802" w:type="dxa"/>
            <w:gridSpan w:val="3"/>
          </w:tcPr>
          <w:p w14:paraId="7A6FAB4C" w14:textId="77777777" w:rsidR="006E7440" w:rsidRDefault="006E7440" w:rsidP="006E7440"/>
        </w:tc>
      </w:tr>
    </w:tbl>
    <w:p w14:paraId="1909233F" w14:textId="62E6E315" w:rsidR="006E7440" w:rsidRDefault="006E7440" w:rsidP="002F486B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242"/>
        <w:gridCol w:w="2612"/>
        <w:gridCol w:w="3057"/>
        <w:gridCol w:w="1008"/>
      </w:tblGrid>
      <w:tr w:rsidR="006E7440" w:rsidRPr="006E7440" w14:paraId="6DF52794" w14:textId="77777777" w:rsidTr="006E7440">
        <w:tc>
          <w:tcPr>
            <w:tcW w:w="9069" w:type="dxa"/>
            <w:gridSpan w:val="4"/>
            <w:shd w:val="clear" w:color="auto" w:fill="D9D9D9" w:themeFill="background2"/>
          </w:tcPr>
          <w:p w14:paraId="4D4512F5" w14:textId="5FABC70B" w:rsidR="006E7440" w:rsidRPr="006E7440" w:rsidRDefault="006E7440" w:rsidP="006E7440">
            <w:pPr>
              <w:rPr>
                <w:b/>
              </w:rPr>
            </w:pPr>
            <w:r>
              <w:rPr>
                <w:b/>
              </w:rPr>
              <w:t>3</w:t>
            </w:r>
            <w:r w:rsidRPr="006E7440">
              <w:rPr>
                <w:b/>
                <w:vertAlign w:val="superscript"/>
              </w:rPr>
              <w:t>ème</w:t>
            </w:r>
            <w:r>
              <w:rPr>
                <w:b/>
              </w:rPr>
              <w:t xml:space="preserve"> </w:t>
            </w:r>
            <w:r w:rsidRPr="006E7440">
              <w:rPr>
                <w:b/>
              </w:rPr>
              <w:t>contractant / RIB</w:t>
            </w:r>
          </w:p>
        </w:tc>
      </w:tr>
      <w:tr w:rsidR="006E7440" w14:paraId="69A4C45D" w14:textId="77777777" w:rsidTr="006E7440">
        <w:tc>
          <w:tcPr>
            <w:tcW w:w="2267" w:type="dxa"/>
          </w:tcPr>
          <w:p w14:paraId="70FC4C27" w14:textId="77777777" w:rsidR="006E7440" w:rsidRPr="006E7440" w:rsidRDefault="006E7440" w:rsidP="006E7440">
            <w:pPr>
              <w:jc w:val="right"/>
              <w:rPr>
                <w:b/>
              </w:rPr>
            </w:pPr>
            <w:r w:rsidRPr="006E7440">
              <w:rPr>
                <w:b/>
              </w:rPr>
              <w:t>Raison sociale</w:t>
            </w:r>
          </w:p>
        </w:tc>
        <w:tc>
          <w:tcPr>
            <w:tcW w:w="6802" w:type="dxa"/>
            <w:gridSpan w:val="3"/>
          </w:tcPr>
          <w:p w14:paraId="1A0269E2" w14:textId="77777777" w:rsidR="006E7440" w:rsidRDefault="006E7440" w:rsidP="006E7440"/>
        </w:tc>
      </w:tr>
      <w:tr w:rsidR="006E7440" w14:paraId="454C2CB2" w14:textId="77777777" w:rsidTr="006E7440">
        <w:tc>
          <w:tcPr>
            <w:tcW w:w="2267" w:type="dxa"/>
            <w:shd w:val="clear" w:color="auto" w:fill="D9D9D9" w:themeFill="background2"/>
          </w:tcPr>
          <w:p w14:paraId="710E05A4" w14:textId="77777777" w:rsidR="006E7440" w:rsidRDefault="006E7440" w:rsidP="006E7440">
            <w:r w:rsidRPr="006E7440">
              <w:t>Etablissement</w:t>
            </w:r>
          </w:p>
        </w:tc>
        <w:tc>
          <w:tcPr>
            <w:tcW w:w="2661" w:type="dxa"/>
            <w:shd w:val="clear" w:color="auto" w:fill="D9D9D9" w:themeFill="background2"/>
          </w:tcPr>
          <w:p w14:paraId="41FB46F6" w14:textId="77777777" w:rsidR="006E7440" w:rsidRDefault="006E7440" w:rsidP="006E7440">
            <w:r w:rsidRPr="006E7440">
              <w:t>Guichet</w:t>
            </w:r>
          </w:p>
        </w:tc>
        <w:tc>
          <w:tcPr>
            <w:tcW w:w="3118" w:type="dxa"/>
            <w:shd w:val="clear" w:color="auto" w:fill="D9D9D9" w:themeFill="background2"/>
          </w:tcPr>
          <w:p w14:paraId="5FDE11E0" w14:textId="77777777" w:rsidR="006E7440" w:rsidRDefault="006E7440" w:rsidP="006E7440">
            <w:proofErr w:type="gramStart"/>
            <w:r w:rsidRPr="006E7440">
              <w:t>n</w:t>
            </w:r>
            <w:proofErr w:type="gramEnd"/>
            <w:r w:rsidRPr="006E7440">
              <w:t>° Compte</w:t>
            </w:r>
          </w:p>
        </w:tc>
        <w:tc>
          <w:tcPr>
            <w:tcW w:w="1023" w:type="dxa"/>
            <w:shd w:val="clear" w:color="auto" w:fill="D9D9D9" w:themeFill="background2"/>
          </w:tcPr>
          <w:p w14:paraId="6560954A" w14:textId="77777777" w:rsidR="006E7440" w:rsidRDefault="006E7440" w:rsidP="006E7440">
            <w:r w:rsidRPr="006E7440">
              <w:t>Clé RIB</w:t>
            </w:r>
          </w:p>
        </w:tc>
      </w:tr>
      <w:tr w:rsidR="006E7440" w14:paraId="36584F98" w14:textId="77777777" w:rsidTr="006E7440">
        <w:tc>
          <w:tcPr>
            <w:tcW w:w="2267" w:type="dxa"/>
          </w:tcPr>
          <w:p w14:paraId="165B8953" w14:textId="77777777" w:rsidR="006E7440" w:rsidRDefault="006E7440" w:rsidP="006E7440"/>
        </w:tc>
        <w:tc>
          <w:tcPr>
            <w:tcW w:w="2661" w:type="dxa"/>
          </w:tcPr>
          <w:p w14:paraId="50AFF4C4" w14:textId="77777777" w:rsidR="006E7440" w:rsidRDefault="006E7440" w:rsidP="006E7440"/>
        </w:tc>
        <w:tc>
          <w:tcPr>
            <w:tcW w:w="3118" w:type="dxa"/>
          </w:tcPr>
          <w:p w14:paraId="094DE537" w14:textId="77777777" w:rsidR="006E7440" w:rsidRDefault="006E7440" w:rsidP="006E7440"/>
        </w:tc>
        <w:tc>
          <w:tcPr>
            <w:tcW w:w="1023" w:type="dxa"/>
          </w:tcPr>
          <w:p w14:paraId="0C5F1293" w14:textId="77777777" w:rsidR="006E7440" w:rsidRDefault="006E7440" w:rsidP="006E7440"/>
        </w:tc>
      </w:tr>
      <w:tr w:rsidR="006E7440" w14:paraId="04CA28FF" w14:textId="77777777" w:rsidTr="006E7440">
        <w:tc>
          <w:tcPr>
            <w:tcW w:w="2267" w:type="dxa"/>
            <w:shd w:val="clear" w:color="auto" w:fill="D9D9D9" w:themeFill="background2"/>
          </w:tcPr>
          <w:p w14:paraId="74F24AEA" w14:textId="77777777" w:rsidR="006E7440" w:rsidRDefault="006E7440" w:rsidP="006E7440">
            <w:r w:rsidRPr="006E7440">
              <w:t>Banque-domiciliation</w:t>
            </w:r>
          </w:p>
        </w:tc>
        <w:tc>
          <w:tcPr>
            <w:tcW w:w="6802" w:type="dxa"/>
            <w:gridSpan w:val="3"/>
          </w:tcPr>
          <w:p w14:paraId="0E30E4E7" w14:textId="77777777" w:rsidR="006E7440" w:rsidRDefault="006E7440" w:rsidP="006E7440"/>
        </w:tc>
      </w:tr>
      <w:tr w:rsidR="006E7440" w14:paraId="07E4E84F" w14:textId="77777777" w:rsidTr="006E7440">
        <w:tc>
          <w:tcPr>
            <w:tcW w:w="2267" w:type="dxa"/>
            <w:shd w:val="clear" w:color="auto" w:fill="D9D9D9" w:themeFill="background2"/>
          </w:tcPr>
          <w:p w14:paraId="5A935F28" w14:textId="77777777" w:rsidR="006E7440" w:rsidRPr="006E7440" w:rsidRDefault="006E7440" w:rsidP="006E7440">
            <w:r>
              <w:t>BIC</w:t>
            </w:r>
          </w:p>
        </w:tc>
        <w:tc>
          <w:tcPr>
            <w:tcW w:w="6802" w:type="dxa"/>
            <w:gridSpan w:val="3"/>
          </w:tcPr>
          <w:p w14:paraId="62B654ED" w14:textId="77777777" w:rsidR="006E7440" w:rsidRDefault="006E7440" w:rsidP="006E7440"/>
        </w:tc>
      </w:tr>
    </w:tbl>
    <w:p w14:paraId="4EA28827" w14:textId="38F0DE01" w:rsidR="006E7440" w:rsidRDefault="006E7440" w:rsidP="002F486B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242"/>
        <w:gridCol w:w="2612"/>
        <w:gridCol w:w="3057"/>
        <w:gridCol w:w="1008"/>
      </w:tblGrid>
      <w:tr w:rsidR="006E7440" w:rsidRPr="006E7440" w14:paraId="5EF7C3D1" w14:textId="77777777" w:rsidTr="006E7440">
        <w:tc>
          <w:tcPr>
            <w:tcW w:w="9069" w:type="dxa"/>
            <w:gridSpan w:val="4"/>
            <w:shd w:val="clear" w:color="auto" w:fill="D9D9D9" w:themeFill="background2"/>
          </w:tcPr>
          <w:p w14:paraId="352170F9" w14:textId="28398556" w:rsidR="006E7440" w:rsidRPr="006E7440" w:rsidRDefault="006E7440" w:rsidP="006E7440">
            <w:pPr>
              <w:rPr>
                <w:b/>
              </w:rPr>
            </w:pPr>
            <w:r>
              <w:rPr>
                <w:b/>
              </w:rPr>
              <w:t>4</w:t>
            </w:r>
            <w:r w:rsidRPr="006E7440">
              <w:rPr>
                <w:b/>
                <w:vertAlign w:val="superscript"/>
              </w:rPr>
              <w:t>ème</w:t>
            </w:r>
            <w:r>
              <w:rPr>
                <w:b/>
              </w:rPr>
              <w:t xml:space="preserve"> </w:t>
            </w:r>
            <w:r w:rsidRPr="006E7440">
              <w:rPr>
                <w:b/>
              </w:rPr>
              <w:t>contractant / RIB</w:t>
            </w:r>
          </w:p>
        </w:tc>
      </w:tr>
      <w:tr w:rsidR="006E7440" w14:paraId="72C5E240" w14:textId="77777777" w:rsidTr="006E7440">
        <w:tc>
          <w:tcPr>
            <w:tcW w:w="2267" w:type="dxa"/>
          </w:tcPr>
          <w:p w14:paraId="62200E14" w14:textId="77777777" w:rsidR="006E7440" w:rsidRPr="006E7440" w:rsidRDefault="006E7440" w:rsidP="006E7440">
            <w:pPr>
              <w:jc w:val="right"/>
              <w:rPr>
                <w:b/>
              </w:rPr>
            </w:pPr>
            <w:r w:rsidRPr="006E7440">
              <w:rPr>
                <w:b/>
              </w:rPr>
              <w:t>Raison sociale</w:t>
            </w:r>
          </w:p>
        </w:tc>
        <w:tc>
          <w:tcPr>
            <w:tcW w:w="6802" w:type="dxa"/>
            <w:gridSpan w:val="3"/>
          </w:tcPr>
          <w:p w14:paraId="02C8F75A" w14:textId="77777777" w:rsidR="006E7440" w:rsidRDefault="006E7440" w:rsidP="006E7440"/>
        </w:tc>
      </w:tr>
      <w:tr w:rsidR="006E7440" w14:paraId="482E111F" w14:textId="77777777" w:rsidTr="006E7440">
        <w:tc>
          <w:tcPr>
            <w:tcW w:w="2267" w:type="dxa"/>
            <w:shd w:val="clear" w:color="auto" w:fill="D9D9D9" w:themeFill="background2"/>
          </w:tcPr>
          <w:p w14:paraId="2C85B80D" w14:textId="77777777" w:rsidR="006E7440" w:rsidRDefault="006E7440" w:rsidP="006E7440">
            <w:r w:rsidRPr="006E7440">
              <w:t>Etablissement</w:t>
            </w:r>
          </w:p>
        </w:tc>
        <w:tc>
          <w:tcPr>
            <w:tcW w:w="2661" w:type="dxa"/>
            <w:shd w:val="clear" w:color="auto" w:fill="D9D9D9" w:themeFill="background2"/>
          </w:tcPr>
          <w:p w14:paraId="20F28C70" w14:textId="77777777" w:rsidR="006E7440" w:rsidRDefault="006E7440" w:rsidP="006E7440">
            <w:r w:rsidRPr="006E7440">
              <w:t>Guichet</w:t>
            </w:r>
          </w:p>
        </w:tc>
        <w:tc>
          <w:tcPr>
            <w:tcW w:w="3118" w:type="dxa"/>
            <w:shd w:val="clear" w:color="auto" w:fill="D9D9D9" w:themeFill="background2"/>
          </w:tcPr>
          <w:p w14:paraId="140263A1" w14:textId="77777777" w:rsidR="006E7440" w:rsidRDefault="006E7440" w:rsidP="006E7440">
            <w:proofErr w:type="gramStart"/>
            <w:r w:rsidRPr="006E7440">
              <w:t>n</w:t>
            </w:r>
            <w:proofErr w:type="gramEnd"/>
            <w:r w:rsidRPr="006E7440">
              <w:t>° Compte</w:t>
            </w:r>
          </w:p>
        </w:tc>
        <w:tc>
          <w:tcPr>
            <w:tcW w:w="1023" w:type="dxa"/>
            <w:shd w:val="clear" w:color="auto" w:fill="D9D9D9" w:themeFill="background2"/>
          </w:tcPr>
          <w:p w14:paraId="3AB4E125" w14:textId="77777777" w:rsidR="006E7440" w:rsidRDefault="006E7440" w:rsidP="006E7440">
            <w:r w:rsidRPr="006E7440">
              <w:t>Clé RIB</w:t>
            </w:r>
          </w:p>
        </w:tc>
      </w:tr>
      <w:tr w:rsidR="006E7440" w14:paraId="62B4B83C" w14:textId="77777777" w:rsidTr="006E7440">
        <w:tc>
          <w:tcPr>
            <w:tcW w:w="2267" w:type="dxa"/>
          </w:tcPr>
          <w:p w14:paraId="2A53B372" w14:textId="77777777" w:rsidR="006E7440" w:rsidRDefault="006E7440" w:rsidP="006E7440"/>
        </w:tc>
        <w:tc>
          <w:tcPr>
            <w:tcW w:w="2661" w:type="dxa"/>
          </w:tcPr>
          <w:p w14:paraId="6817E671" w14:textId="77777777" w:rsidR="006E7440" w:rsidRDefault="006E7440" w:rsidP="006E7440"/>
        </w:tc>
        <w:tc>
          <w:tcPr>
            <w:tcW w:w="3118" w:type="dxa"/>
          </w:tcPr>
          <w:p w14:paraId="77F06892" w14:textId="77777777" w:rsidR="006E7440" w:rsidRDefault="006E7440" w:rsidP="006E7440"/>
        </w:tc>
        <w:tc>
          <w:tcPr>
            <w:tcW w:w="1023" w:type="dxa"/>
          </w:tcPr>
          <w:p w14:paraId="5CE89BFA" w14:textId="77777777" w:rsidR="006E7440" w:rsidRDefault="006E7440" w:rsidP="006E7440"/>
        </w:tc>
      </w:tr>
      <w:tr w:rsidR="006E7440" w14:paraId="1E822469" w14:textId="77777777" w:rsidTr="006E7440">
        <w:tc>
          <w:tcPr>
            <w:tcW w:w="2267" w:type="dxa"/>
            <w:shd w:val="clear" w:color="auto" w:fill="D9D9D9" w:themeFill="background2"/>
          </w:tcPr>
          <w:p w14:paraId="4A0CBDA6" w14:textId="77777777" w:rsidR="006E7440" w:rsidRDefault="006E7440" w:rsidP="006E7440">
            <w:r w:rsidRPr="006E7440">
              <w:t>Banque-domiciliation</w:t>
            </w:r>
          </w:p>
        </w:tc>
        <w:tc>
          <w:tcPr>
            <w:tcW w:w="6802" w:type="dxa"/>
            <w:gridSpan w:val="3"/>
          </w:tcPr>
          <w:p w14:paraId="65D459B3" w14:textId="77777777" w:rsidR="006E7440" w:rsidRDefault="006E7440" w:rsidP="006E7440"/>
        </w:tc>
      </w:tr>
      <w:tr w:rsidR="006E7440" w14:paraId="62932269" w14:textId="77777777" w:rsidTr="006E7440">
        <w:tc>
          <w:tcPr>
            <w:tcW w:w="2267" w:type="dxa"/>
            <w:shd w:val="clear" w:color="auto" w:fill="D9D9D9" w:themeFill="background2"/>
          </w:tcPr>
          <w:p w14:paraId="01BB97B5" w14:textId="77777777" w:rsidR="006E7440" w:rsidRPr="006E7440" w:rsidRDefault="006E7440" w:rsidP="006E7440">
            <w:r>
              <w:t>BIC</w:t>
            </w:r>
          </w:p>
        </w:tc>
        <w:tc>
          <w:tcPr>
            <w:tcW w:w="6802" w:type="dxa"/>
            <w:gridSpan w:val="3"/>
          </w:tcPr>
          <w:p w14:paraId="14B799C7" w14:textId="77777777" w:rsidR="006E7440" w:rsidRDefault="006E7440" w:rsidP="006E7440"/>
        </w:tc>
      </w:tr>
    </w:tbl>
    <w:p w14:paraId="0B81A0BC" w14:textId="58A6DE50" w:rsidR="006E7440" w:rsidRDefault="006E7440" w:rsidP="002F486B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242"/>
        <w:gridCol w:w="2612"/>
        <w:gridCol w:w="3057"/>
        <w:gridCol w:w="1008"/>
      </w:tblGrid>
      <w:tr w:rsidR="006E7440" w:rsidRPr="006E7440" w14:paraId="72BB07BD" w14:textId="77777777" w:rsidTr="006E7440">
        <w:tc>
          <w:tcPr>
            <w:tcW w:w="9069" w:type="dxa"/>
            <w:gridSpan w:val="4"/>
            <w:shd w:val="clear" w:color="auto" w:fill="D9D9D9" w:themeFill="background2"/>
          </w:tcPr>
          <w:p w14:paraId="73B7F190" w14:textId="384982E8" w:rsidR="006E7440" w:rsidRPr="006E7440" w:rsidRDefault="006E7440" w:rsidP="006E7440">
            <w:pPr>
              <w:rPr>
                <w:b/>
              </w:rPr>
            </w:pPr>
            <w:r>
              <w:rPr>
                <w:b/>
              </w:rPr>
              <w:t>5</w:t>
            </w:r>
            <w:r w:rsidRPr="006E7440">
              <w:rPr>
                <w:b/>
                <w:vertAlign w:val="superscript"/>
              </w:rPr>
              <w:t>ème</w:t>
            </w:r>
            <w:r>
              <w:rPr>
                <w:b/>
              </w:rPr>
              <w:t xml:space="preserve"> </w:t>
            </w:r>
            <w:r w:rsidRPr="006E7440">
              <w:rPr>
                <w:b/>
              </w:rPr>
              <w:t>contractant / RIB</w:t>
            </w:r>
          </w:p>
        </w:tc>
      </w:tr>
      <w:tr w:rsidR="006E7440" w14:paraId="158D8731" w14:textId="77777777" w:rsidTr="006E7440">
        <w:tc>
          <w:tcPr>
            <w:tcW w:w="2267" w:type="dxa"/>
          </w:tcPr>
          <w:p w14:paraId="0C24C331" w14:textId="77777777" w:rsidR="006E7440" w:rsidRPr="006E7440" w:rsidRDefault="006E7440" w:rsidP="006E7440">
            <w:pPr>
              <w:jc w:val="right"/>
              <w:rPr>
                <w:b/>
              </w:rPr>
            </w:pPr>
            <w:r w:rsidRPr="006E7440">
              <w:rPr>
                <w:b/>
              </w:rPr>
              <w:t>Raison sociale</w:t>
            </w:r>
          </w:p>
        </w:tc>
        <w:tc>
          <w:tcPr>
            <w:tcW w:w="6802" w:type="dxa"/>
            <w:gridSpan w:val="3"/>
          </w:tcPr>
          <w:p w14:paraId="7960E712" w14:textId="77777777" w:rsidR="006E7440" w:rsidRDefault="006E7440" w:rsidP="006E7440"/>
        </w:tc>
      </w:tr>
      <w:tr w:rsidR="006E7440" w14:paraId="10045D96" w14:textId="77777777" w:rsidTr="006E7440">
        <w:tc>
          <w:tcPr>
            <w:tcW w:w="2267" w:type="dxa"/>
            <w:shd w:val="clear" w:color="auto" w:fill="D9D9D9" w:themeFill="background2"/>
          </w:tcPr>
          <w:p w14:paraId="71881AC5" w14:textId="77777777" w:rsidR="006E7440" w:rsidRDefault="006E7440" w:rsidP="006E7440">
            <w:r w:rsidRPr="006E7440">
              <w:t>Etablissement</w:t>
            </w:r>
          </w:p>
        </w:tc>
        <w:tc>
          <w:tcPr>
            <w:tcW w:w="2661" w:type="dxa"/>
            <w:shd w:val="clear" w:color="auto" w:fill="D9D9D9" w:themeFill="background2"/>
          </w:tcPr>
          <w:p w14:paraId="0D77EBB5" w14:textId="77777777" w:rsidR="006E7440" w:rsidRDefault="006E7440" w:rsidP="006E7440">
            <w:r w:rsidRPr="006E7440">
              <w:t>Guichet</w:t>
            </w:r>
          </w:p>
        </w:tc>
        <w:tc>
          <w:tcPr>
            <w:tcW w:w="3118" w:type="dxa"/>
            <w:shd w:val="clear" w:color="auto" w:fill="D9D9D9" w:themeFill="background2"/>
          </w:tcPr>
          <w:p w14:paraId="4C9A4736" w14:textId="77777777" w:rsidR="006E7440" w:rsidRDefault="006E7440" w:rsidP="006E7440">
            <w:proofErr w:type="gramStart"/>
            <w:r w:rsidRPr="006E7440">
              <w:t>n</w:t>
            </w:r>
            <w:proofErr w:type="gramEnd"/>
            <w:r w:rsidRPr="006E7440">
              <w:t>° Compte</w:t>
            </w:r>
          </w:p>
        </w:tc>
        <w:tc>
          <w:tcPr>
            <w:tcW w:w="1023" w:type="dxa"/>
            <w:shd w:val="clear" w:color="auto" w:fill="D9D9D9" w:themeFill="background2"/>
          </w:tcPr>
          <w:p w14:paraId="55AAAEE5" w14:textId="77777777" w:rsidR="006E7440" w:rsidRDefault="006E7440" w:rsidP="006E7440">
            <w:r w:rsidRPr="006E7440">
              <w:t>Clé RIB</w:t>
            </w:r>
          </w:p>
        </w:tc>
      </w:tr>
      <w:tr w:rsidR="006E7440" w14:paraId="61BBA3B6" w14:textId="77777777" w:rsidTr="006E7440">
        <w:tc>
          <w:tcPr>
            <w:tcW w:w="2267" w:type="dxa"/>
          </w:tcPr>
          <w:p w14:paraId="12870788" w14:textId="77777777" w:rsidR="006E7440" w:rsidRDefault="006E7440" w:rsidP="006E7440"/>
        </w:tc>
        <w:tc>
          <w:tcPr>
            <w:tcW w:w="2661" w:type="dxa"/>
          </w:tcPr>
          <w:p w14:paraId="61389D2F" w14:textId="77777777" w:rsidR="006E7440" w:rsidRDefault="006E7440" w:rsidP="006E7440"/>
        </w:tc>
        <w:tc>
          <w:tcPr>
            <w:tcW w:w="3118" w:type="dxa"/>
          </w:tcPr>
          <w:p w14:paraId="53F2F76E" w14:textId="77777777" w:rsidR="006E7440" w:rsidRDefault="006E7440" w:rsidP="006E7440"/>
        </w:tc>
        <w:tc>
          <w:tcPr>
            <w:tcW w:w="1023" w:type="dxa"/>
          </w:tcPr>
          <w:p w14:paraId="2B0B0B42" w14:textId="77777777" w:rsidR="006E7440" w:rsidRDefault="006E7440" w:rsidP="006E7440"/>
        </w:tc>
      </w:tr>
      <w:tr w:rsidR="006E7440" w14:paraId="05C13FE9" w14:textId="77777777" w:rsidTr="006E7440">
        <w:tc>
          <w:tcPr>
            <w:tcW w:w="2267" w:type="dxa"/>
            <w:shd w:val="clear" w:color="auto" w:fill="D9D9D9" w:themeFill="background2"/>
          </w:tcPr>
          <w:p w14:paraId="76847AEB" w14:textId="77777777" w:rsidR="006E7440" w:rsidRDefault="006E7440" w:rsidP="006E7440">
            <w:r w:rsidRPr="006E7440">
              <w:t>Banque-domiciliation</w:t>
            </w:r>
          </w:p>
        </w:tc>
        <w:tc>
          <w:tcPr>
            <w:tcW w:w="6802" w:type="dxa"/>
            <w:gridSpan w:val="3"/>
          </w:tcPr>
          <w:p w14:paraId="536C8899" w14:textId="77777777" w:rsidR="006E7440" w:rsidRDefault="006E7440" w:rsidP="006E7440"/>
        </w:tc>
      </w:tr>
      <w:tr w:rsidR="006E7440" w14:paraId="5B987551" w14:textId="77777777" w:rsidTr="006E7440">
        <w:tc>
          <w:tcPr>
            <w:tcW w:w="2267" w:type="dxa"/>
            <w:shd w:val="clear" w:color="auto" w:fill="D9D9D9" w:themeFill="background2"/>
          </w:tcPr>
          <w:p w14:paraId="61BD7774" w14:textId="77777777" w:rsidR="006E7440" w:rsidRPr="006E7440" w:rsidRDefault="006E7440" w:rsidP="006E7440">
            <w:r>
              <w:t>BIC</w:t>
            </w:r>
          </w:p>
        </w:tc>
        <w:tc>
          <w:tcPr>
            <w:tcW w:w="6802" w:type="dxa"/>
            <w:gridSpan w:val="3"/>
          </w:tcPr>
          <w:p w14:paraId="3C9C849E" w14:textId="77777777" w:rsidR="006E7440" w:rsidRDefault="006E7440" w:rsidP="006E7440"/>
        </w:tc>
      </w:tr>
    </w:tbl>
    <w:p w14:paraId="14AB8D04" w14:textId="74AFFBEC" w:rsidR="006E7440" w:rsidRDefault="006E7440" w:rsidP="002F486B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242"/>
        <w:gridCol w:w="2612"/>
        <w:gridCol w:w="3057"/>
        <w:gridCol w:w="1008"/>
      </w:tblGrid>
      <w:tr w:rsidR="006E7440" w:rsidRPr="006E7440" w14:paraId="052FC30E" w14:textId="77777777" w:rsidTr="006E7440">
        <w:tc>
          <w:tcPr>
            <w:tcW w:w="9069" w:type="dxa"/>
            <w:gridSpan w:val="4"/>
            <w:shd w:val="clear" w:color="auto" w:fill="D9D9D9" w:themeFill="background2"/>
          </w:tcPr>
          <w:p w14:paraId="1EAA4542" w14:textId="3FC43219" w:rsidR="006E7440" w:rsidRPr="006E7440" w:rsidRDefault="006E7440" w:rsidP="006E7440">
            <w:pPr>
              <w:rPr>
                <w:b/>
              </w:rPr>
            </w:pPr>
            <w:r>
              <w:rPr>
                <w:b/>
              </w:rPr>
              <w:t>6</w:t>
            </w:r>
            <w:r w:rsidRPr="006E7440">
              <w:rPr>
                <w:b/>
                <w:vertAlign w:val="superscript"/>
              </w:rPr>
              <w:t>ème</w:t>
            </w:r>
            <w:r>
              <w:rPr>
                <w:b/>
              </w:rPr>
              <w:t xml:space="preserve"> </w:t>
            </w:r>
            <w:r w:rsidRPr="006E7440">
              <w:rPr>
                <w:b/>
              </w:rPr>
              <w:t>contractant / RIB</w:t>
            </w:r>
          </w:p>
        </w:tc>
      </w:tr>
      <w:tr w:rsidR="006E7440" w14:paraId="06255DDA" w14:textId="77777777" w:rsidTr="006E7440">
        <w:tc>
          <w:tcPr>
            <w:tcW w:w="2267" w:type="dxa"/>
          </w:tcPr>
          <w:p w14:paraId="145AADE8" w14:textId="77777777" w:rsidR="006E7440" w:rsidRPr="006E7440" w:rsidRDefault="006E7440" w:rsidP="006E7440">
            <w:pPr>
              <w:jc w:val="right"/>
              <w:rPr>
                <w:b/>
              </w:rPr>
            </w:pPr>
            <w:r w:rsidRPr="006E7440">
              <w:rPr>
                <w:b/>
              </w:rPr>
              <w:t>Raison sociale</w:t>
            </w:r>
          </w:p>
        </w:tc>
        <w:tc>
          <w:tcPr>
            <w:tcW w:w="6802" w:type="dxa"/>
            <w:gridSpan w:val="3"/>
          </w:tcPr>
          <w:p w14:paraId="75CE4B22" w14:textId="77777777" w:rsidR="006E7440" w:rsidRDefault="006E7440" w:rsidP="006E7440"/>
        </w:tc>
      </w:tr>
      <w:tr w:rsidR="006E7440" w14:paraId="52ED2E0D" w14:textId="77777777" w:rsidTr="006E7440">
        <w:tc>
          <w:tcPr>
            <w:tcW w:w="2267" w:type="dxa"/>
            <w:shd w:val="clear" w:color="auto" w:fill="D9D9D9" w:themeFill="background2"/>
          </w:tcPr>
          <w:p w14:paraId="628E2978" w14:textId="77777777" w:rsidR="006E7440" w:rsidRDefault="006E7440" w:rsidP="006E7440">
            <w:r w:rsidRPr="006E7440">
              <w:t>Etablissement</w:t>
            </w:r>
          </w:p>
        </w:tc>
        <w:tc>
          <w:tcPr>
            <w:tcW w:w="2661" w:type="dxa"/>
            <w:shd w:val="clear" w:color="auto" w:fill="D9D9D9" w:themeFill="background2"/>
          </w:tcPr>
          <w:p w14:paraId="02D9C00E" w14:textId="77777777" w:rsidR="006E7440" w:rsidRDefault="006E7440" w:rsidP="006E7440">
            <w:r w:rsidRPr="006E7440">
              <w:t>Guichet</w:t>
            </w:r>
          </w:p>
        </w:tc>
        <w:tc>
          <w:tcPr>
            <w:tcW w:w="3118" w:type="dxa"/>
            <w:shd w:val="clear" w:color="auto" w:fill="D9D9D9" w:themeFill="background2"/>
          </w:tcPr>
          <w:p w14:paraId="76A99C4B" w14:textId="77777777" w:rsidR="006E7440" w:rsidRDefault="006E7440" w:rsidP="006E7440">
            <w:proofErr w:type="gramStart"/>
            <w:r w:rsidRPr="006E7440">
              <w:t>n</w:t>
            </w:r>
            <w:proofErr w:type="gramEnd"/>
            <w:r w:rsidRPr="006E7440">
              <w:t>° Compte</w:t>
            </w:r>
          </w:p>
        </w:tc>
        <w:tc>
          <w:tcPr>
            <w:tcW w:w="1023" w:type="dxa"/>
            <w:shd w:val="clear" w:color="auto" w:fill="D9D9D9" w:themeFill="background2"/>
          </w:tcPr>
          <w:p w14:paraId="63DDE6D4" w14:textId="77777777" w:rsidR="006E7440" w:rsidRDefault="006E7440" w:rsidP="006E7440">
            <w:r w:rsidRPr="006E7440">
              <w:t>Clé RIB</w:t>
            </w:r>
          </w:p>
        </w:tc>
      </w:tr>
      <w:tr w:rsidR="006E7440" w14:paraId="5C63E825" w14:textId="77777777" w:rsidTr="006E7440">
        <w:tc>
          <w:tcPr>
            <w:tcW w:w="2267" w:type="dxa"/>
          </w:tcPr>
          <w:p w14:paraId="700C9D29" w14:textId="77777777" w:rsidR="006E7440" w:rsidRDefault="006E7440" w:rsidP="006E7440"/>
        </w:tc>
        <w:tc>
          <w:tcPr>
            <w:tcW w:w="2661" w:type="dxa"/>
          </w:tcPr>
          <w:p w14:paraId="2EF61213" w14:textId="77777777" w:rsidR="006E7440" w:rsidRDefault="006E7440" w:rsidP="006E7440"/>
        </w:tc>
        <w:tc>
          <w:tcPr>
            <w:tcW w:w="3118" w:type="dxa"/>
          </w:tcPr>
          <w:p w14:paraId="31203733" w14:textId="77777777" w:rsidR="006E7440" w:rsidRDefault="006E7440" w:rsidP="006E7440"/>
        </w:tc>
        <w:tc>
          <w:tcPr>
            <w:tcW w:w="1023" w:type="dxa"/>
          </w:tcPr>
          <w:p w14:paraId="3BF26044" w14:textId="77777777" w:rsidR="006E7440" w:rsidRDefault="006E7440" w:rsidP="006E7440"/>
        </w:tc>
      </w:tr>
      <w:tr w:rsidR="006E7440" w14:paraId="1E6461E7" w14:textId="77777777" w:rsidTr="006E7440">
        <w:tc>
          <w:tcPr>
            <w:tcW w:w="2267" w:type="dxa"/>
            <w:shd w:val="clear" w:color="auto" w:fill="D9D9D9" w:themeFill="background2"/>
          </w:tcPr>
          <w:p w14:paraId="7FCDAC4E" w14:textId="77777777" w:rsidR="006E7440" w:rsidRDefault="006E7440" w:rsidP="006E7440">
            <w:r w:rsidRPr="006E7440">
              <w:t>Banque-domiciliation</w:t>
            </w:r>
          </w:p>
        </w:tc>
        <w:tc>
          <w:tcPr>
            <w:tcW w:w="6802" w:type="dxa"/>
            <w:gridSpan w:val="3"/>
          </w:tcPr>
          <w:p w14:paraId="10581683" w14:textId="77777777" w:rsidR="006E7440" w:rsidRDefault="006E7440" w:rsidP="006E7440"/>
        </w:tc>
      </w:tr>
      <w:tr w:rsidR="006E7440" w14:paraId="1F112B15" w14:textId="77777777" w:rsidTr="006E7440">
        <w:tc>
          <w:tcPr>
            <w:tcW w:w="2267" w:type="dxa"/>
            <w:shd w:val="clear" w:color="auto" w:fill="D9D9D9" w:themeFill="background2"/>
          </w:tcPr>
          <w:p w14:paraId="0C0CAB3F" w14:textId="77777777" w:rsidR="006E7440" w:rsidRPr="006E7440" w:rsidRDefault="006E7440" w:rsidP="006E7440">
            <w:r>
              <w:t>BIC</w:t>
            </w:r>
          </w:p>
        </w:tc>
        <w:tc>
          <w:tcPr>
            <w:tcW w:w="6802" w:type="dxa"/>
            <w:gridSpan w:val="3"/>
          </w:tcPr>
          <w:p w14:paraId="5D123892" w14:textId="77777777" w:rsidR="006E7440" w:rsidRDefault="006E7440" w:rsidP="006E7440"/>
        </w:tc>
      </w:tr>
    </w:tbl>
    <w:p w14:paraId="1E607F01" w14:textId="77777777" w:rsidR="006E7440" w:rsidRDefault="006E7440" w:rsidP="002F486B"/>
    <w:p w14:paraId="030A8E72" w14:textId="77777777" w:rsidR="00370950" w:rsidRPr="00544C46" w:rsidRDefault="00370950" w:rsidP="002F486B">
      <w:pPr>
        <w:pStyle w:val="Titre1"/>
      </w:pPr>
      <w:bookmarkStart w:id="49" w:name="_Toc162597418"/>
      <w:r w:rsidRPr="00544C46">
        <w:t>Nomenclature</w:t>
      </w:r>
      <w:bookmarkEnd w:id="49"/>
    </w:p>
    <w:p w14:paraId="01967995" w14:textId="4534DF29" w:rsidR="00370950" w:rsidRPr="00544C46" w:rsidRDefault="00370950" w:rsidP="00546FCC">
      <w:r w:rsidRPr="00544C46">
        <w:t xml:space="preserve">La classification conforme au vocabulaire commun des marchés européens (CPV) </w:t>
      </w:r>
      <w:r w:rsidR="00C25E64" w:rsidRPr="006356E9">
        <w:t>71000000-8 : Services d’architecture, services de construction, services d’ingénierie et services d’inspection</w:t>
      </w:r>
      <w:r w:rsidR="00C25E64" w:rsidRPr="00544C46">
        <w:t xml:space="preserve"> </w:t>
      </w:r>
      <w:bookmarkStart w:id="50" w:name="_Toc162597419"/>
      <w:r w:rsidRPr="00544C46">
        <w:t>Sous-traitance</w:t>
      </w:r>
      <w:bookmarkEnd w:id="50"/>
    </w:p>
    <w:p w14:paraId="04C3035A" w14:textId="77777777" w:rsidR="00370950" w:rsidRPr="00AC4CB7" w:rsidRDefault="00370950" w:rsidP="002F486B">
      <w:r w:rsidRPr="00AC4CB7">
        <w:t>Dans le cadre d’une sous-traitance,</w:t>
      </w:r>
    </w:p>
    <w:p w14:paraId="4AD1973B" w14:textId="12CA81A5" w:rsidR="00370950" w:rsidRPr="00544C46" w:rsidRDefault="00370950" w:rsidP="002F486B">
      <w:r w:rsidRPr="00AC4CB7">
        <w:t>L’annexe nº </w:t>
      </w:r>
      <w:r w:rsidR="00AC4CB7" w:rsidRPr="00AC4CB7">
        <w:t>3</w:t>
      </w:r>
      <w:r w:rsidRPr="00544C46">
        <w:t xml:space="preserve"> au présent acte d’engagement indique la nature et le montant des prestations que j’envisage (ou nous envisageons) de faire exécuter par des sous-traitants payés directement, les noms de ces sous-traitants et les conditions de paiement des contrats de sous-traitance ; le montant des prestations sous-traitées indiqué dans chaque annexe constitue le montant maximal de la créance que le sous-traitant concerné pourra présenter en nantissement ou céder.</w:t>
      </w:r>
    </w:p>
    <w:p w14:paraId="65A3830E" w14:textId="77777777" w:rsidR="00370950" w:rsidRPr="00544C46" w:rsidRDefault="00370950" w:rsidP="002F486B"/>
    <w:p w14:paraId="4CE79B02" w14:textId="635864B6" w:rsidR="00370950" w:rsidRPr="00544C46" w:rsidRDefault="00370950" w:rsidP="002F486B">
      <w:r w:rsidRPr="00544C46">
        <w:t>Chaque annexe constitue une demande d’acceptation du sous-traitant concerné et d’agrément des conditions de paiement du contrat de sous-traitance, demande qui est réputée prendre effet à la date de notification du marché ; cette notification est réputée emporter acceptation du sous-traitant et agrément des conditions de paiement du contrat de sous-traitance.</w:t>
      </w:r>
    </w:p>
    <w:p w14:paraId="6C327D48" w14:textId="77777777" w:rsidR="00370950" w:rsidRPr="00544C46" w:rsidRDefault="00370950" w:rsidP="002F486B"/>
    <w:p w14:paraId="3BD8EC91" w14:textId="77DA5E46" w:rsidR="00370950" w:rsidRPr="00544C46" w:rsidRDefault="00370950" w:rsidP="00546FCC">
      <w:pPr>
        <w:pStyle w:val="Titre1"/>
      </w:pPr>
      <w:bookmarkStart w:id="51" w:name="_Toc35330869"/>
      <w:bookmarkStart w:id="52" w:name="_Toc49741521"/>
      <w:bookmarkStart w:id="53" w:name="_Toc86460101"/>
      <w:bookmarkStart w:id="54" w:name="_Toc90964050"/>
      <w:bookmarkStart w:id="55" w:name="_Toc97094704"/>
      <w:bookmarkStart w:id="56" w:name="_Toc113087242"/>
      <w:bookmarkStart w:id="57" w:name="_Toc162597420"/>
      <w:r w:rsidRPr="00544C46">
        <w:lastRenderedPageBreak/>
        <w:t>Représentation du maître d’œuvre</w:t>
      </w:r>
      <w:bookmarkEnd w:id="51"/>
      <w:bookmarkEnd w:id="52"/>
      <w:bookmarkEnd w:id="53"/>
      <w:bookmarkEnd w:id="54"/>
      <w:bookmarkEnd w:id="55"/>
      <w:bookmarkEnd w:id="56"/>
      <w:bookmarkEnd w:id="57"/>
    </w:p>
    <w:p w14:paraId="0BF846A1" w14:textId="77777777" w:rsidR="00370950" w:rsidRPr="00544C46" w:rsidRDefault="00370950" w:rsidP="00BA6841">
      <w:r w:rsidRPr="00544C46">
        <w:t>Pour exercer le contrôle général des travaux, des visites de chantier auront lieu à la diligence du maître d’œuvre ou sur demande du maître d’ouvrage.</w:t>
      </w:r>
    </w:p>
    <w:p w14:paraId="4EBA3AB2" w14:textId="77777777" w:rsidR="00370950" w:rsidRPr="00544C46" w:rsidRDefault="00370950" w:rsidP="00BA6841">
      <w:r>
        <w:t xml:space="preserve">En cas d’empêchement pour ces visites </w:t>
      </w:r>
      <w:r w:rsidRPr="22867B41">
        <w:rPr>
          <w:b/>
          <w:bCs/>
        </w:rPr>
        <w:t>le groupement sera</w:t>
      </w:r>
      <w:r>
        <w:t xml:space="preserve"> représenté par : 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8919"/>
      </w:tblGrid>
      <w:tr w:rsidR="006E7440" w14:paraId="49AB49C1" w14:textId="77777777" w:rsidTr="006E7440">
        <w:tc>
          <w:tcPr>
            <w:tcW w:w="9069" w:type="dxa"/>
          </w:tcPr>
          <w:p w14:paraId="55DE3BDC" w14:textId="3AA24319" w:rsidR="006E7440" w:rsidRDefault="006E7440" w:rsidP="00BA6841"/>
        </w:tc>
      </w:tr>
    </w:tbl>
    <w:p w14:paraId="596A9EF2" w14:textId="10314D3E" w:rsidR="00370950" w:rsidRPr="00544C46" w:rsidRDefault="00370950" w:rsidP="00BA6841"/>
    <w:p w14:paraId="6A609369" w14:textId="2F160D24" w:rsidR="00370950" w:rsidRPr="00544C46" w:rsidRDefault="00370950" w:rsidP="00BA6841">
      <w:proofErr w:type="gramStart"/>
      <w:r w:rsidRPr="00544C46">
        <w:t>dûment</w:t>
      </w:r>
      <w:proofErr w:type="gramEnd"/>
      <w:r w:rsidRPr="00544C46">
        <w:t xml:space="preserve"> habilité</w:t>
      </w:r>
      <w:r w:rsidR="006E7440">
        <w:t>(e)</w:t>
      </w:r>
      <w:r w:rsidRPr="00544C46">
        <w:t xml:space="preserve"> pour prendre toutes décisions en notre nom.</w:t>
      </w:r>
    </w:p>
    <w:p w14:paraId="160419C2" w14:textId="77777777" w:rsidR="00370950" w:rsidRPr="00544C46" w:rsidRDefault="00370950" w:rsidP="00BA6841">
      <w:r w:rsidRPr="00544C46">
        <w:t>Le changement de la personne habilitée ci-dessus devra être notifié immédiatement, par écrit, au maître d’ouvrage.</w:t>
      </w:r>
    </w:p>
    <w:p w14:paraId="28125A63" w14:textId="17CF7C7A" w:rsidR="00370950" w:rsidRPr="00544C46" w:rsidRDefault="00370950" w:rsidP="00BA6841">
      <w:r w:rsidRPr="00544C46">
        <w:t xml:space="preserve">Le présent engagement ne vaut que si l'acceptation de l'offre est notifiée au concepteur dans un délai de Cent </w:t>
      </w:r>
      <w:r w:rsidR="00C25E64">
        <w:t>quatre-</w:t>
      </w:r>
      <w:r w:rsidRPr="00544C46">
        <w:t>vingt jours (</w:t>
      </w:r>
      <w:r w:rsidR="00C25E64" w:rsidRPr="00544C46">
        <w:t>1</w:t>
      </w:r>
      <w:r w:rsidR="00C25E64">
        <w:t>8</w:t>
      </w:r>
      <w:r w:rsidR="00C25E64" w:rsidRPr="00544C46">
        <w:t>0</w:t>
      </w:r>
      <w:r w:rsidRPr="00544C46">
        <w:t>) jours à compter de la date de remise des offres.</w:t>
      </w:r>
    </w:p>
    <w:p w14:paraId="324BC57A" w14:textId="638762F8" w:rsidR="00BA6841" w:rsidRDefault="00BA6841" w:rsidP="00BA6841"/>
    <w:p w14:paraId="43B9296F" w14:textId="08BD0872" w:rsidR="006B5CB4" w:rsidRPr="00544C46" w:rsidRDefault="006B5CB4" w:rsidP="006B5CB4">
      <w:pPr>
        <w:pStyle w:val="Titre1"/>
      </w:pPr>
      <w:bookmarkStart w:id="58" w:name="_Toc162597421"/>
      <w:r>
        <w:t>SIGNATURE DE L’OFFRE</w:t>
      </w:r>
      <w:bookmarkEnd w:id="58"/>
    </w:p>
    <w:p w14:paraId="35829660" w14:textId="50AE385B" w:rsidR="00370950" w:rsidRPr="00544C46" w:rsidRDefault="00370950" w:rsidP="00BA6841">
      <w:r w:rsidRPr="00544C46">
        <w:t>Fait à</w:t>
      </w:r>
      <w:r w:rsidRPr="00544C46">
        <w:tab/>
      </w:r>
      <w:r w:rsidR="00355C92">
        <w:tab/>
      </w:r>
      <w:r w:rsidR="00355C92">
        <w:tab/>
      </w:r>
      <w:r w:rsidR="00355C92">
        <w:tab/>
      </w:r>
      <w:r w:rsidRPr="00544C46">
        <w:t>, le</w:t>
      </w:r>
    </w:p>
    <w:p w14:paraId="6DCFB82A" w14:textId="77777777" w:rsidR="00370950" w:rsidRPr="00544C46" w:rsidRDefault="00370950" w:rsidP="00BA6841">
      <w:proofErr w:type="gramStart"/>
      <w:r w:rsidRPr="00544C46">
        <w:t>en</w:t>
      </w:r>
      <w:proofErr w:type="gramEnd"/>
      <w:r w:rsidRPr="00544C46">
        <w:t xml:space="preserve"> UN (1) seul original,</w:t>
      </w:r>
    </w:p>
    <w:p w14:paraId="26F63147" w14:textId="7E2321AC" w:rsidR="00370950" w:rsidRDefault="00370950" w:rsidP="00BA6841">
      <w:r w:rsidRPr="00544C46">
        <w:t>LES CONTRACTANTS, (cachets &amp; signatures)</w:t>
      </w: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59"/>
        <w:gridCol w:w="4460"/>
      </w:tblGrid>
      <w:tr w:rsidR="006E7440" w14:paraId="4696A223" w14:textId="77777777" w:rsidTr="006B5CB4">
        <w:tc>
          <w:tcPr>
            <w:tcW w:w="906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2"/>
          </w:tcPr>
          <w:p w14:paraId="4312E2E1" w14:textId="32D55674" w:rsidR="006E7440" w:rsidRDefault="006E7440" w:rsidP="00BA6841">
            <w:r>
              <w:t>1</w:t>
            </w:r>
            <w:r w:rsidRPr="006E7440">
              <w:rPr>
                <w:vertAlign w:val="superscript"/>
              </w:rPr>
              <w:t>er</w:t>
            </w:r>
            <w:r>
              <w:t xml:space="preserve"> contractant / Mandataire</w:t>
            </w:r>
          </w:p>
        </w:tc>
      </w:tr>
      <w:tr w:rsidR="006E7440" w14:paraId="2896BBF2" w14:textId="77777777" w:rsidTr="006B5CB4">
        <w:tc>
          <w:tcPr>
            <w:tcW w:w="4534" w:type="dxa"/>
            <w:tcBorders>
              <w:left w:val="single" w:sz="4" w:space="0" w:color="auto"/>
              <w:bottom w:val="single" w:sz="4" w:space="0" w:color="auto"/>
            </w:tcBorders>
          </w:tcPr>
          <w:p w14:paraId="4FA3906C" w14:textId="77777777" w:rsidR="006E7440" w:rsidRDefault="006E7440" w:rsidP="00BA6841"/>
          <w:p w14:paraId="5847F149" w14:textId="5E4784D3" w:rsidR="006B5CB4" w:rsidRDefault="006B5CB4" w:rsidP="00BA6841"/>
          <w:p w14:paraId="78BF8CB5" w14:textId="77777777" w:rsidR="006B5CB4" w:rsidRDefault="006B5CB4" w:rsidP="00BA6841"/>
          <w:p w14:paraId="1BD6EEBC" w14:textId="6FCAF5E3" w:rsidR="006B5CB4" w:rsidRDefault="006B5CB4" w:rsidP="00BA6841"/>
        </w:tc>
        <w:tc>
          <w:tcPr>
            <w:tcW w:w="4535" w:type="dxa"/>
            <w:tcBorders>
              <w:bottom w:val="single" w:sz="4" w:space="0" w:color="auto"/>
              <w:right w:val="single" w:sz="4" w:space="0" w:color="auto"/>
            </w:tcBorders>
          </w:tcPr>
          <w:p w14:paraId="1F9169DB" w14:textId="77777777" w:rsidR="006E7440" w:rsidRDefault="006E7440" w:rsidP="00BA6841"/>
        </w:tc>
      </w:tr>
      <w:tr w:rsidR="006E7440" w14:paraId="7B9F763C" w14:textId="77777777" w:rsidTr="006B5CB4">
        <w:tc>
          <w:tcPr>
            <w:tcW w:w="45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2"/>
          </w:tcPr>
          <w:p w14:paraId="39B4EE08" w14:textId="1F67A5DB" w:rsidR="006E7440" w:rsidRDefault="006B5CB4" w:rsidP="00BA6841">
            <w:r>
              <w:t>2</w:t>
            </w:r>
            <w:r w:rsidRPr="006B5CB4">
              <w:rPr>
                <w:vertAlign w:val="superscript"/>
              </w:rPr>
              <w:t>ème</w:t>
            </w:r>
            <w:r>
              <w:t xml:space="preserve"> contractant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2"/>
          </w:tcPr>
          <w:p w14:paraId="6D1C8ECE" w14:textId="3C045338" w:rsidR="006E7440" w:rsidRDefault="006B5CB4" w:rsidP="00BA6841">
            <w:r>
              <w:t>3</w:t>
            </w:r>
            <w:r w:rsidRPr="006B5CB4">
              <w:rPr>
                <w:vertAlign w:val="superscript"/>
              </w:rPr>
              <w:t>ème</w:t>
            </w:r>
            <w:r>
              <w:t xml:space="preserve"> contractant</w:t>
            </w:r>
          </w:p>
        </w:tc>
      </w:tr>
      <w:tr w:rsidR="006E7440" w14:paraId="6606A1CD" w14:textId="77777777" w:rsidTr="006B5CB4">
        <w:tc>
          <w:tcPr>
            <w:tcW w:w="45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F10DBF" w14:textId="77777777" w:rsidR="006E7440" w:rsidRDefault="006E7440" w:rsidP="00BA6841"/>
          <w:p w14:paraId="1C761D56" w14:textId="06E49E29" w:rsidR="006B5CB4" w:rsidRDefault="006B5CB4" w:rsidP="00BA6841"/>
          <w:p w14:paraId="0B9442B8" w14:textId="77777777" w:rsidR="006B5CB4" w:rsidRDefault="006B5CB4" w:rsidP="00BA6841"/>
          <w:p w14:paraId="2F87D050" w14:textId="0FF3F120" w:rsidR="006B5CB4" w:rsidRDefault="006B5CB4" w:rsidP="00BA6841"/>
        </w:tc>
        <w:tc>
          <w:tcPr>
            <w:tcW w:w="45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4F51ED" w14:textId="77777777" w:rsidR="006E7440" w:rsidRDefault="006E7440" w:rsidP="00BA6841"/>
        </w:tc>
      </w:tr>
      <w:tr w:rsidR="006B5CB4" w14:paraId="76ED183A" w14:textId="77777777" w:rsidTr="006B5CB4">
        <w:tc>
          <w:tcPr>
            <w:tcW w:w="45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2"/>
          </w:tcPr>
          <w:p w14:paraId="586CD1F1" w14:textId="29A78C72" w:rsidR="006B5CB4" w:rsidRDefault="006B5CB4" w:rsidP="00BA6841">
            <w:r>
              <w:t>4</w:t>
            </w:r>
            <w:r w:rsidRPr="006B5CB4">
              <w:rPr>
                <w:vertAlign w:val="superscript"/>
              </w:rPr>
              <w:t>ème</w:t>
            </w:r>
            <w:r>
              <w:t xml:space="preserve"> contractant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2"/>
          </w:tcPr>
          <w:p w14:paraId="61BEFC97" w14:textId="62E6E25A" w:rsidR="006B5CB4" w:rsidRDefault="006B5CB4" w:rsidP="00BA6841">
            <w:r>
              <w:t>5</w:t>
            </w:r>
            <w:r w:rsidRPr="006B5CB4">
              <w:rPr>
                <w:vertAlign w:val="superscript"/>
              </w:rPr>
              <w:t>ème</w:t>
            </w:r>
            <w:r>
              <w:t xml:space="preserve"> contractant</w:t>
            </w:r>
          </w:p>
        </w:tc>
      </w:tr>
      <w:tr w:rsidR="006B5CB4" w14:paraId="1FB2C228" w14:textId="77777777" w:rsidTr="006B5CB4">
        <w:tc>
          <w:tcPr>
            <w:tcW w:w="45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B93388" w14:textId="77777777" w:rsidR="006B5CB4" w:rsidRDefault="006B5CB4" w:rsidP="00BA6841"/>
          <w:p w14:paraId="63F606F2" w14:textId="40D3A911" w:rsidR="006B5CB4" w:rsidRDefault="006B5CB4" w:rsidP="00BA6841"/>
          <w:p w14:paraId="1309BF7B" w14:textId="77777777" w:rsidR="006B5CB4" w:rsidRDefault="006B5CB4" w:rsidP="00BA6841"/>
          <w:p w14:paraId="41EF1004" w14:textId="6A449431" w:rsidR="006B5CB4" w:rsidRDefault="006B5CB4" w:rsidP="00BA6841"/>
        </w:tc>
        <w:tc>
          <w:tcPr>
            <w:tcW w:w="45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4636D8" w14:textId="77777777" w:rsidR="006B5CB4" w:rsidRDefault="006B5CB4" w:rsidP="00BA6841"/>
        </w:tc>
      </w:tr>
      <w:tr w:rsidR="006B5CB4" w14:paraId="142675B0" w14:textId="77777777" w:rsidTr="006B5CB4">
        <w:tc>
          <w:tcPr>
            <w:tcW w:w="45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2"/>
          </w:tcPr>
          <w:p w14:paraId="2D055FF7" w14:textId="6D9B8D80" w:rsidR="006B5CB4" w:rsidRDefault="006B5CB4" w:rsidP="00BA6841">
            <w:r>
              <w:t>6</w:t>
            </w:r>
            <w:r w:rsidRPr="006B5CB4">
              <w:rPr>
                <w:vertAlign w:val="superscript"/>
              </w:rPr>
              <w:t>ème</w:t>
            </w:r>
            <w:r>
              <w:t xml:space="preserve"> contractant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2"/>
          </w:tcPr>
          <w:p w14:paraId="423F5ED9" w14:textId="77777777" w:rsidR="006B5CB4" w:rsidRDefault="006B5CB4" w:rsidP="00BA6841"/>
        </w:tc>
      </w:tr>
      <w:tr w:rsidR="006B5CB4" w14:paraId="19489C91" w14:textId="77777777" w:rsidTr="006B5CB4">
        <w:tc>
          <w:tcPr>
            <w:tcW w:w="45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575F41" w14:textId="77777777" w:rsidR="006B5CB4" w:rsidRDefault="006B5CB4" w:rsidP="00BA6841"/>
          <w:p w14:paraId="53A205EF" w14:textId="40D5E4A2" w:rsidR="006B5CB4" w:rsidRDefault="006B5CB4" w:rsidP="00BA6841"/>
          <w:p w14:paraId="68B0E87A" w14:textId="77777777" w:rsidR="006B5CB4" w:rsidRDefault="006B5CB4" w:rsidP="00BA6841"/>
          <w:p w14:paraId="0869547A" w14:textId="331F5238" w:rsidR="006B5CB4" w:rsidRDefault="006B5CB4" w:rsidP="00BA6841"/>
        </w:tc>
        <w:tc>
          <w:tcPr>
            <w:tcW w:w="45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A85B7" w14:textId="77777777" w:rsidR="006B5CB4" w:rsidRDefault="006B5CB4" w:rsidP="00BA6841"/>
        </w:tc>
      </w:tr>
    </w:tbl>
    <w:p w14:paraId="24CFC530" w14:textId="77777777" w:rsidR="006E7440" w:rsidRPr="00544C46" w:rsidRDefault="006E7440" w:rsidP="00BA6841"/>
    <w:p w14:paraId="3581A804" w14:textId="77777777" w:rsidR="00370950" w:rsidRPr="00544C46" w:rsidRDefault="00370950" w:rsidP="006B5CB4">
      <w:pPr>
        <w:pStyle w:val="Titre1"/>
      </w:pPr>
      <w:bookmarkStart w:id="59" w:name="_Toc162597422"/>
      <w:r w:rsidRPr="00544C46">
        <w:lastRenderedPageBreak/>
        <w:t>Acceptation de l’offre</w:t>
      </w:r>
      <w:bookmarkEnd w:id="59"/>
    </w:p>
    <w:p w14:paraId="7DAEAE48" w14:textId="77777777" w:rsidR="00370950" w:rsidRPr="00544C46" w:rsidRDefault="00370950" w:rsidP="00BA6841">
      <w:pPr>
        <w:shd w:val="clear" w:color="auto" w:fill="D9D9D9" w:themeFill="background1" w:themeFillShade="D9"/>
      </w:pPr>
      <w:r w:rsidRPr="00544C46">
        <w:t>Est acceptée la présente offre pour valoir Acte d'Engagement,</w:t>
      </w:r>
    </w:p>
    <w:p w14:paraId="7249104D" w14:textId="252F8C82" w:rsidR="00370950" w:rsidRPr="00544C46" w:rsidRDefault="00370950" w:rsidP="00355C92">
      <w:pPr>
        <w:shd w:val="clear" w:color="auto" w:fill="D9D9D9" w:themeFill="background1" w:themeFillShade="D9"/>
        <w:tabs>
          <w:tab w:val="left" w:pos="2552"/>
        </w:tabs>
      </w:pPr>
      <w:r w:rsidRPr="00544C46">
        <w:t>A</w:t>
      </w:r>
      <w:r w:rsidR="00355C92">
        <w:tab/>
      </w:r>
      <w:r w:rsidRPr="00544C46">
        <w:t>, le</w:t>
      </w:r>
    </w:p>
    <w:p w14:paraId="347ED879" w14:textId="77777777" w:rsidR="00370950" w:rsidRPr="00544C46" w:rsidRDefault="00370950" w:rsidP="00BA6841">
      <w:pPr>
        <w:shd w:val="clear" w:color="auto" w:fill="D9D9D9" w:themeFill="background1" w:themeFillShade="D9"/>
      </w:pPr>
      <w:r w:rsidRPr="00544C46">
        <w:t>Le pouvoir adjudicateur représenté par :</w:t>
      </w:r>
    </w:p>
    <w:p w14:paraId="6E772B68" w14:textId="2B7252D0" w:rsidR="00370950" w:rsidRDefault="00370950" w:rsidP="00BA6841">
      <w:pPr>
        <w:shd w:val="clear" w:color="auto" w:fill="D9D9D9" w:themeFill="background1" w:themeFillShade="D9"/>
      </w:pPr>
    </w:p>
    <w:p w14:paraId="5BDFB15B" w14:textId="489573AE" w:rsidR="006B5CB4" w:rsidRDefault="006B5CB4" w:rsidP="00BA6841">
      <w:pPr>
        <w:shd w:val="clear" w:color="auto" w:fill="D9D9D9" w:themeFill="background1" w:themeFillShade="D9"/>
      </w:pPr>
    </w:p>
    <w:p w14:paraId="2883A597" w14:textId="604EE370" w:rsidR="006B5CB4" w:rsidRDefault="006B5CB4" w:rsidP="00BA6841">
      <w:pPr>
        <w:shd w:val="clear" w:color="auto" w:fill="D9D9D9" w:themeFill="background1" w:themeFillShade="D9"/>
      </w:pPr>
    </w:p>
    <w:p w14:paraId="4D783852" w14:textId="77777777" w:rsidR="006B5CB4" w:rsidRPr="00544C46" w:rsidRDefault="006B5CB4" w:rsidP="00BA6841">
      <w:pPr>
        <w:shd w:val="clear" w:color="auto" w:fill="D9D9D9" w:themeFill="background1" w:themeFillShade="D9"/>
      </w:pPr>
    </w:p>
    <w:p w14:paraId="6CC92116" w14:textId="77777777" w:rsidR="00370950" w:rsidRPr="00544C46" w:rsidRDefault="00370950" w:rsidP="00BA6841">
      <w:pPr>
        <w:shd w:val="clear" w:color="auto" w:fill="D9D9D9" w:themeFill="background1" w:themeFillShade="D9"/>
      </w:pPr>
    </w:p>
    <w:p w14:paraId="7B074B97" w14:textId="77777777" w:rsidR="00370950" w:rsidRPr="00544C46" w:rsidRDefault="00370950" w:rsidP="00BA6841"/>
    <w:p w14:paraId="023917F0" w14:textId="77777777" w:rsidR="0086235F" w:rsidRDefault="0086235F" w:rsidP="00593690">
      <w:pPr>
        <w:rPr>
          <w:b/>
          <w:u w:val="single"/>
        </w:rPr>
      </w:pPr>
    </w:p>
    <w:p w14:paraId="258317D4" w14:textId="1D79A756" w:rsidR="00593690" w:rsidRDefault="00593690" w:rsidP="00593690">
      <w:pPr>
        <w:rPr>
          <w:b/>
          <w:u w:val="single"/>
        </w:rPr>
      </w:pPr>
      <w:r>
        <w:rPr>
          <w:b/>
          <w:u w:val="single"/>
        </w:rPr>
        <w:t xml:space="preserve">Prestations </w:t>
      </w:r>
      <w:r w:rsidRPr="00C34EC8">
        <w:rPr>
          <w:b/>
          <w:u w:val="single"/>
        </w:rPr>
        <w:t>S</w:t>
      </w:r>
      <w:r>
        <w:rPr>
          <w:b/>
          <w:u w:val="single"/>
        </w:rPr>
        <w:t>upplémentaires Eventuelles</w:t>
      </w:r>
      <w:r w:rsidRPr="00C34EC8">
        <w:rPr>
          <w:b/>
          <w:u w:val="single"/>
        </w:rPr>
        <w:t> : Missions complémentaires pouvant être confiées ou non</w:t>
      </w:r>
    </w:p>
    <w:p w14:paraId="3135F882" w14:textId="0ED85D22" w:rsidR="00593690" w:rsidRPr="006B5CB4" w:rsidRDefault="00AF05AB" w:rsidP="00593690">
      <w:pPr>
        <w:rPr>
          <w:b/>
          <w:u w:val="single"/>
        </w:rPr>
      </w:pPr>
      <w:r>
        <w:t>Sans objet.</w:t>
      </w:r>
    </w:p>
    <w:p w14:paraId="02B1BF43" w14:textId="067045B7" w:rsidR="00AF05AB" w:rsidRDefault="00AF05AB">
      <w:pPr>
        <w:spacing w:after="0"/>
        <w:jc w:val="left"/>
      </w:pPr>
      <w:r>
        <w:br w:type="page"/>
      </w:r>
    </w:p>
    <w:p w14:paraId="69FB0785" w14:textId="470AC198" w:rsidR="00370950" w:rsidRPr="00544C46" w:rsidRDefault="00370950" w:rsidP="00BA684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</w:pPr>
      <w:r w:rsidRPr="00544C46">
        <w:lastRenderedPageBreak/>
        <w:t>MARCHE DE MAITRISE D'OEUVRE</w:t>
      </w:r>
    </w:p>
    <w:p w14:paraId="5E5C7399" w14:textId="77777777" w:rsidR="00370950" w:rsidRPr="00544C46" w:rsidRDefault="00370950" w:rsidP="00BA6841">
      <w:pPr>
        <w:jc w:val="center"/>
      </w:pPr>
    </w:p>
    <w:p w14:paraId="1BCB9F35" w14:textId="77777777" w:rsidR="00370950" w:rsidRPr="00BA6841" w:rsidRDefault="00370950" w:rsidP="00BA684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</w:rPr>
      </w:pPr>
      <w:r w:rsidRPr="00BA6841">
        <w:rPr>
          <w:b/>
        </w:rPr>
        <w:t>ANNEXE 2</w:t>
      </w:r>
    </w:p>
    <w:p w14:paraId="6DA779EF" w14:textId="77777777" w:rsidR="00370950" w:rsidRPr="00BA6841" w:rsidRDefault="00370950" w:rsidP="00BA684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</w:rPr>
      </w:pPr>
      <w:r w:rsidRPr="00BA6841">
        <w:rPr>
          <w:b/>
        </w:rPr>
        <w:t>MANDAT</w:t>
      </w:r>
    </w:p>
    <w:p w14:paraId="4CFDC32E" w14:textId="77777777" w:rsidR="00370950" w:rsidRPr="00544C46" w:rsidRDefault="00370950" w:rsidP="00BA6841"/>
    <w:p w14:paraId="3E359134" w14:textId="77777777" w:rsidR="00370950" w:rsidRPr="00544C46" w:rsidRDefault="00370950" w:rsidP="00BA6841"/>
    <w:p w14:paraId="28105B66" w14:textId="77777777" w:rsidR="00370950" w:rsidRPr="00544C46" w:rsidRDefault="00370950" w:rsidP="00BA6841"/>
    <w:p w14:paraId="168F13ED" w14:textId="77777777" w:rsidR="00370950" w:rsidRPr="00544C46" w:rsidRDefault="00370950" w:rsidP="00BA6841"/>
    <w:p w14:paraId="09FC2399" w14:textId="77777777" w:rsidR="00370950" w:rsidRPr="00544C46" w:rsidRDefault="00370950" w:rsidP="00BA6841">
      <w:r w:rsidRPr="00544C46">
        <w:t>Les cocontractants de l’Acte d’Engagement établi le :</w:t>
      </w:r>
    </w:p>
    <w:p w14:paraId="28EE5669" w14:textId="77777777" w:rsidR="00370950" w:rsidRPr="00544C46" w:rsidRDefault="00370950" w:rsidP="00BA6841">
      <w:proofErr w:type="gramStart"/>
      <w:r w:rsidRPr="00544C46">
        <w:t>pour</w:t>
      </w:r>
      <w:proofErr w:type="gramEnd"/>
      <w:r w:rsidRPr="00544C46">
        <w:t xml:space="preserve"> la réalisation de :</w:t>
      </w:r>
    </w:p>
    <w:p w14:paraId="5A75CBF7" w14:textId="77777777" w:rsidR="00370950" w:rsidRPr="00544C46" w:rsidRDefault="00370950" w:rsidP="00BA6841"/>
    <w:p w14:paraId="741EAA0E" w14:textId="77777777" w:rsidR="00370950" w:rsidRPr="00544C46" w:rsidRDefault="00370950" w:rsidP="00BA6841"/>
    <w:p w14:paraId="576EC76E" w14:textId="77777777" w:rsidR="00370950" w:rsidRPr="00544C46" w:rsidRDefault="00370950" w:rsidP="00BA6841">
      <w:proofErr w:type="gramStart"/>
      <w:r w:rsidRPr="00544C46">
        <w:t>dont</w:t>
      </w:r>
      <w:proofErr w:type="gramEnd"/>
      <w:r w:rsidRPr="00544C46">
        <w:t xml:space="preserve"> les noms et signatures figurent au bas du présent mandat, désignent M.</w:t>
      </w:r>
    </w:p>
    <w:p w14:paraId="4FE5B9FA" w14:textId="77777777" w:rsidR="00370950" w:rsidRPr="00544C46" w:rsidRDefault="00370950" w:rsidP="00BA6841">
      <w:proofErr w:type="gramStart"/>
      <w:r w:rsidRPr="00544C46">
        <w:t>comme</w:t>
      </w:r>
      <w:proofErr w:type="gramEnd"/>
      <w:r w:rsidRPr="00544C46">
        <w:t xml:space="preserve"> MANDATAIRE COMMUN de l’équipe titulaire du contrat de Maîtrise d’Œuvre d’études.</w:t>
      </w:r>
    </w:p>
    <w:p w14:paraId="3B1C7EB1" w14:textId="77777777" w:rsidR="00370950" w:rsidRPr="00544C46" w:rsidRDefault="00370950" w:rsidP="00BA6841"/>
    <w:p w14:paraId="4F352218" w14:textId="77777777" w:rsidR="00370950" w:rsidRPr="00544C46" w:rsidRDefault="00370950" w:rsidP="00BA6841"/>
    <w:p w14:paraId="4469CBBC" w14:textId="77777777" w:rsidR="00370950" w:rsidRPr="00544C46" w:rsidRDefault="00370950" w:rsidP="00BA6841">
      <w:pPr>
        <w:tabs>
          <w:tab w:val="left" w:pos="567"/>
          <w:tab w:val="left" w:pos="5670"/>
        </w:tabs>
      </w:pPr>
      <w:r w:rsidRPr="00544C46">
        <w:tab/>
        <w:t>Bon pour acceptation</w:t>
      </w:r>
      <w:r w:rsidRPr="00544C46">
        <w:tab/>
        <w:t>Bon pour pouvoir</w:t>
      </w:r>
    </w:p>
    <w:p w14:paraId="29B9BD0C" w14:textId="77777777" w:rsidR="00370950" w:rsidRPr="00544C46" w:rsidRDefault="00370950" w:rsidP="00BA6841"/>
    <w:p w14:paraId="593CD238" w14:textId="57606456" w:rsidR="0087216A" w:rsidRDefault="0087216A">
      <w:pPr>
        <w:spacing w:after="0"/>
        <w:jc w:val="left"/>
      </w:pPr>
      <w:r>
        <w:br w:type="page"/>
      </w:r>
    </w:p>
    <w:p w14:paraId="268596CC" w14:textId="77777777" w:rsidR="0087216A" w:rsidRPr="00544C46" w:rsidRDefault="0087216A" w:rsidP="0087216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</w:pPr>
      <w:r w:rsidRPr="00544C46">
        <w:lastRenderedPageBreak/>
        <w:t>MARCHE DE MAITRISE D'OEUVRE</w:t>
      </w:r>
    </w:p>
    <w:p w14:paraId="6DF6D75D" w14:textId="77777777" w:rsidR="0087216A" w:rsidRPr="00544C46" w:rsidRDefault="0087216A" w:rsidP="0087216A">
      <w:pPr>
        <w:jc w:val="center"/>
      </w:pPr>
    </w:p>
    <w:p w14:paraId="31B10106" w14:textId="18788E52" w:rsidR="0087216A" w:rsidRPr="00BA6841" w:rsidRDefault="0087216A" w:rsidP="0087216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</w:rPr>
      </w:pPr>
      <w:r w:rsidRPr="00BA6841">
        <w:rPr>
          <w:b/>
        </w:rPr>
        <w:t xml:space="preserve">ANNEXE </w:t>
      </w:r>
      <w:r>
        <w:rPr>
          <w:b/>
        </w:rPr>
        <w:t>3</w:t>
      </w:r>
    </w:p>
    <w:p w14:paraId="6E810EEE" w14:textId="24FCCF84" w:rsidR="0087216A" w:rsidRPr="00BA6841" w:rsidRDefault="0087216A" w:rsidP="0087216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</w:rPr>
      </w:pPr>
      <w:r>
        <w:rPr>
          <w:b/>
        </w:rPr>
        <w:t>PRESTATIONS SOUS-TRAITEES</w:t>
      </w:r>
    </w:p>
    <w:p w14:paraId="53811DB5" w14:textId="77777777" w:rsidR="0087216A" w:rsidRDefault="0087216A" w:rsidP="00BA6841"/>
    <w:p w14:paraId="6F8FBA0F" w14:textId="77777777" w:rsidR="0087216A" w:rsidRDefault="0087216A" w:rsidP="00BA6841"/>
    <w:p w14:paraId="6EDB7B95" w14:textId="77777777" w:rsidR="0087216A" w:rsidRPr="00544C46" w:rsidRDefault="0087216A" w:rsidP="0087216A">
      <w:r w:rsidRPr="00544C46">
        <w:t>Le montant total des prestations que j’envisage (a) ou que nous envisageons (b)</w:t>
      </w:r>
      <w:r w:rsidRPr="00544C46">
        <w:rPr>
          <w:rStyle w:val="Appelnotedebasdep"/>
          <w:rFonts w:ascii="Arial" w:hAnsi="Arial" w:cs="Arial"/>
        </w:rPr>
        <w:footnoteReference w:id="2"/>
      </w:r>
      <w:r w:rsidRPr="00544C46">
        <w:t xml:space="preserve">de sous-traiter conformément à cette annexe est de : </w:t>
      </w:r>
    </w:p>
    <w:p w14:paraId="7520F385" w14:textId="77777777" w:rsidR="0087216A" w:rsidRPr="00544C46" w:rsidRDefault="0087216A" w:rsidP="0087216A"/>
    <w:tbl>
      <w:tblPr>
        <w:tblW w:w="0" w:type="auto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200"/>
        <w:gridCol w:w="3050"/>
        <w:gridCol w:w="2793"/>
      </w:tblGrid>
      <w:tr w:rsidR="0087216A" w:rsidRPr="00544C46" w14:paraId="6D97A4C1" w14:textId="77777777" w:rsidTr="00474926">
        <w:trPr>
          <w:jc w:val="center"/>
        </w:trPr>
        <w:tc>
          <w:tcPr>
            <w:tcW w:w="9043" w:type="dxa"/>
            <w:gridSpan w:val="3"/>
          </w:tcPr>
          <w:p w14:paraId="0C2B20D8" w14:textId="77777777" w:rsidR="0087216A" w:rsidRPr="00544C46" w:rsidRDefault="0087216A" w:rsidP="00474926">
            <w:pPr>
              <w:rPr>
                <w:rFonts w:ascii="Arial" w:hAnsi="Arial" w:cs="Arial"/>
              </w:rPr>
            </w:pPr>
            <w:r w:rsidRPr="00544C46">
              <w:rPr>
                <w:rFonts w:ascii="Arial" w:hAnsi="Arial" w:cs="Arial"/>
              </w:rPr>
              <w:t>a) Montant T.T.C. : ............................ Euros</w:t>
            </w:r>
          </w:p>
        </w:tc>
      </w:tr>
      <w:tr w:rsidR="0087216A" w:rsidRPr="00544C46" w14:paraId="570095FA" w14:textId="77777777" w:rsidTr="00474926">
        <w:trPr>
          <w:jc w:val="center"/>
        </w:trPr>
        <w:tc>
          <w:tcPr>
            <w:tcW w:w="3200" w:type="dxa"/>
          </w:tcPr>
          <w:p w14:paraId="6D987958" w14:textId="77777777" w:rsidR="0087216A" w:rsidRPr="00544C46" w:rsidRDefault="0087216A" w:rsidP="00474926">
            <w:pPr>
              <w:rPr>
                <w:rFonts w:ascii="Arial" w:hAnsi="Arial" w:cs="Arial"/>
              </w:rPr>
            </w:pPr>
          </w:p>
        </w:tc>
        <w:tc>
          <w:tcPr>
            <w:tcW w:w="3050" w:type="dxa"/>
          </w:tcPr>
          <w:p w14:paraId="0D742147" w14:textId="77777777" w:rsidR="0087216A" w:rsidRPr="00544C46" w:rsidRDefault="0087216A" w:rsidP="00474926">
            <w:pPr>
              <w:rPr>
                <w:rFonts w:ascii="Arial" w:hAnsi="Arial" w:cs="Arial"/>
              </w:rPr>
            </w:pPr>
          </w:p>
        </w:tc>
        <w:tc>
          <w:tcPr>
            <w:tcW w:w="2793" w:type="dxa"/>
          </w:tcPr>
          <w:p w14:paraId="3B2D6175" w14:textId="77777777" w:rsidR="0087216A" w:rsidRPr="00544C46" w:rsidRDefault="0087216A" w:rsidP="00474926">
            <w:pPr>
              <w:rPr>
                <w:rFonts w:ascii="Arial" w:hAnsi="Arial" w:cs="Arial"/>
              </w:rPr>
            </w:pPr>
          </w:p>
        </w:tc>
      </w:tr>
      <w:tr w:rsidR="0087216A" w:rsidRPr="00544C46" w14:paraId="0269A46C" w14:textId="77777777" w:rsidTr="00474926">
        <w:trPr>
          <w:jc w:val="center"/>
        </w:trPr>
        <w:tc>
          <w:tcPr>
            <w:tcW w:w="3200" w:type="dxa"/>
          </w:tcPr>
          <w:p w14:paraId="4C8674CE" w14:textId="77777777" w:rsidR="0087216A" w:rsidRPr="00544C46" w:rsidRDefault="0087216A" w:rsidP="00474926">
            <w:pPr>
              <w:rPr>
                <w:rFonts w:ascii="Arial" w:hAnsi="Arial" w:cs="Arial"/>
              </w:rPr>
            </w:pPr>
            <w:r w:rsidRPr="00544C46">
              <w:rPr>
                <w:rFonts w:ascii="Arial" w:hAnsi="Arial" w:cs="Arial"/>
              </w:rPr>
              <w:t>b) Membre du groupement</w:t>
            </w:r>
          </w:p>
        </w:tc>
        <w:tc>
          <w:tcPr>
            <w:tcW w:w="3050" w:type="dxa"/>
          </w:tcPr>
          <w:p w14:paraId="5D3BECA2" w14:textId="77777777" w:rsidR="0087216A" w:rsidRPr="00544C46" w:rsidRDefault="0087216A" w:rsidP="00474926">
            <w:pPr>
              <w:rPr>
                <w:rFonts w:ascii="Arial" w:hAnsi="Arial" w:cs="Arial"/>
              </w:rPr>
            </w:pPr>
            <w:r w:rsidRPr="00544C46">
              <w:rPr>
                <w:rFonts w:ascii="Arial" w:hAnsi="Arial" w:cs="Arial"/>
              </w:rPr>
              <w:t>Nature de la prestation</w:t>
            </w:r>
          </w:p>
        </w:tc>
        <w:tc>
          <w:tcPr>
            <w:tcW w:w="2793" w:type="dxa"/>
          </w:tcPr>
          <w:p w14:paraId="5EF1EEF9" w14:textId="77777777" w:rsidR="0087216A" w:rsidRPr="00544C46" w:rsidRDefault="0087216A" w:rsidP="00474926">
            <w:pPr>
              <w:rPr>
                <w:rFonts w:ascii="Arial" w:hAnsi="Arial" w:cs="Arial"/>
              </w:rPr>
            </w:pPr>
            <w:r w:rsidRPr="00544C46">
              <w:rPr>
                <w:rFonts w:ascii="Arial" w:hAnsi="Arial" w:cs="Arial"/>
              </w:rPr>
              <w:t>Montant T.T.C.</w:t>
            </w:r>
          </w:p>
        </w:tc>
      </w:tr>
      <w:tr w:rsidR="0087216A" w:rsidRPr="00544C46" w14:paraId="578F7E7C" w14:textId="77777777" w:rsidTr="00474926">
        <w:trPr>
          <w:jc w:val="center"/>
        </w:trPr>
        <w:tc>
          <w:tcPr>
            <w:tcW w:w="3200" w:type="dxa"/>
          </w:tcPr>
          <w:p w14:paraId="29D56E2C" w14:textId="77777777" w:rsidR="0087216A" w:rsidRPr="00544C46" w:rsidRDefault="0087216A" w:rsidP="00474926">
            <w:pPr>
              <w:rPr>
                <w:rFonts w:ascii="Arial" w:hAnsi="Arial" w:cs="Arial"/>
              </w:rPr>
            </w:pPr>
            <w:r w:rsidRPr="00544C46">
              <w:rPr>
                <w:rFonts w:ascii="Arial" w:hAnsi="Arial" w:cs="Arial"/>
              </w:rPr>
              <w:t>M. ..........................................</w:t>
            </w:r>
          </w:p>
        </w:tc>
        <w:tc>
          <w:tcPr>
            <w:tcW w:w="3050" w:type="dxa"/>
          </w:tcPr>
          <w:p w14:paraId="7BF04488" w14:textId="77777777" w:rsidR="0087216A" w:rsidRPr="00544C46" w:rsidRDefault="0087216A" w:rsidP="00474926">
            <w:pPr>
              <w:rPr>
                <w:rFonts w:ascii="Arial" w:hAnsi="Arial" w:cs="Arial"/>
              </w:rPr>
            </w:pPr>
            <w:r w:rsidRPr="00544C46">
              <w:rPr>
                <w:rFonts w:ascii="Arial" w:hAnsi="Arial" w:cs="Arial"/>
              </w:rPr>
              <w:t>.............................................</w:t>
            </w:r>
          </w:p>
        </w:tc>
        <w:tc>
          <w:tcPr>
            <w:tcW w:w="2793" w:type="dxa"/>
          </w:tcPr>
          <w:p w14:paraId="4B820F3D" w14:textId="77777777" w:rsidR="0087216A" w:rsidRPr="00544C46" w:rsidRDefault="0087216A" w:rsidP="00474926">
            <w:pPr>
              <w:rPr>
                <w:rFonts w:ascii="Arial" w:hAnsi="Arial" w:cs="Arial"/>
              </w:rPr>
            </w:pPr>
            <w:r w:rsidRPr="00544C46">
              <w:rPr>
                <w:rFonts w:ascii="Arial" w:hAnsi="Arial" w:cs="Arial"/>
              </w:rPr>
              <w:t>............................ Euros</w:t>
            </w:r>
          </w:p>
        </w:tc>
      </w:tr>
      <w:tr w:rsidR="0087216A" w:rsidRPr="00544C46" w14:paraId="1BFDFE1F" w14:textId="77777777" w:rsidTr="00474926">
        <w:trPr>
          <w:jc w:val="center"/>
        </w:trPr>
        <w:tc>
          <w:tcPr>
            <w:tcW w:w="3200" w:type="dxa"/>
          </w:tcPr>
          <w:p w14:paraId="36F44765" w14:textId="77777777" w:rsidR="0087216A" w:rsidRPr="00544C46" w:rsidRDefault="0087216A" w:rsidP="00474926">
            <w:pPr>
              <w:rPr>
                <w:rFonts w:ascii="Arial" w:hAnsi="Arial" w:cs="Arial"/>
              </w:rPr>
            </w:pPr>
            <w:r w:rsidRPr="00544C46">
              <w:rPr>
                <w:rFonts w:ascii="Arial" w:hAnsi="Arial" w:cs="Arial"/>
              </w:rPr>
              <w:t>M. ..........................................</w:t>
            </w:r>
          </w:p>
        </w:tc>
        <w:tc>
          <w:tcPr>
            <w:tcW w:w="3050" w:type="dxa"/>
          </w:tcPr>
          <w:p w14:paraId="5463BA31" w14:textId="77777777" w:rsidR="0087216A" w:rsidRPr="00544C46" w:rsidRDefault="0087216A" w:rsidP="00474926">
            <w:pPr>
              <w:rPr>
                <w:rFonts w:ascii="Arial" w:hAnsi="Arial" w:cs="Arial"/>
              </w:rPr>
            </w:pPr>
            <w:r w:rsidRPr="00544C46">
              <w:rPr>
                <w:rFonts w:ascii="Arial" w:hAnsi="Arial" w:cs="Arial"/>
              </w:rPr>
              <w:t>.............................................</w:t>
            </w:r>
          </w:p>
        </w:tc>
        <w:tc>
          <w:tcPr>
            <w:tcW w:w="2793" w:type="dxa"/>
          </w:tcPr>
          <w:p w14:paraId="10EAD51A" w14:textId="77777777" w:rsidR="0087216A" w:rsidRPr="00544C46" w:rsidRDefault="0087216A" w:rsidP="00474926">
            <w:pPr>
              <w:rPr>
                <w:rFonts w:ascii="Arial" w:hAnsi="Arial" w:cs="Arial"/>
              </w:rPr>
            </w:pPr>
            <w:r w:rsidRPr="00544C46">
              <w:rPr>
                <w:rFonts w:ascii="Arial" w:hAnsi="Arial" w:cs="Arial"/>
              </w:rPr>
              <w:t>............................ Euros</w:t>
            </w:r>
          </w:p>
        </w:tc>
      </w:tr>
      <w:tr w:rsidR="0087216A" w:rsidRPr="00544C46" w14:paraId="70ED48E7" w14:textId="77777777" w:rsidTr="00474926">
        <w:trPr>
          <w:jc w:val="center"/>
        </w:trPr>
        <w:tc>
          <w:tcPr>
            <w:tcW w:w="3200" w:type="dxa"/>
          </w:tcPr>
          <w:p w14:paraId="7A0A9D29" w14:textId="77777777" w:rsidR="0087216A" w:rsidRPr="00544C46" w:rsidRDefault="0087216A" w:rsidP="00474926">
            <w:pPr>
              <w:rPr>
                <w:rFonts w:ascii="Arial" w:hAnsi="Arial" w:cs="Arial"/>
              </w:rPr>
            </w:pPr>
            <w:r w:rsidRPr="00544C46">
              <w:rPr>
                <w:rFonts w:ascii="Arial" w:hAnsi="Arial" w:cs="Arial"/>
              </w:rPr>
              <w:t>M. ..........................................</w:t>
            </w:r>
          </w:p>
        </w:tc>
        <w:tc>
          <w:tcPr>
            <w:tcW w:w="3050" w:type="dxa"/>
          </w:tcPr>
          <w:p w14:paraId="043C2D0D" w14:textId="77777777" w:rsidR="0087216A" w:rsidRPr="00544C46" w:rsidRDefault="0087216A" w:rsidP="00474926">
            <w:pPr>
              <w:rPr>
                <w:rFonts w:ascii="Arial" w:hAnsi="Arial" w:cs="Arial"/>
              </w:rPr>
            </w:pPr>
            <w:r w:rsidRPr="00544C46">
              <w:rPr>
                <w:rFonts w:ascii="Arial" w:hAnsi="Arial" w:cs="Arial"/>
              </w:rPr>
              <w:t>.............................................</w:t>
            </w:r>
          </w:p>
        </w:tc>
        <w:tc>
          <w:tcPr>
            <w:tcW w:w="2793" w:type="dxa"/>
            <w:tcBorders>
              <w:bottom w:val="single" w:sz="12" w:space="0" w:color="auto"/>
            </w:tcBorders>
          </w:tcPr>
          <w:p w14:paraId="139908A4" w14:textId="77777777" w:rsidR="0087216A" w:rsidRPr="00544C46" w:rsidRDefault="0087216A" w:rsidP="00474926">
            <w:pPr>
              <w:rPr>
                <w:rFonts w:ascii="Arial" w:hAnsi="Arial" w:cs="Arial"/>
              </w:rPr>
            </w:pPr>
            <w:r w:rsidRPr="00544C46">
              <w:rPr>
                <w:rFonts w:ascii="Arial" w:hAnsi="Arial" w:cs="Arial"/>
              </w:rPr>
              <w:t>............................ Euros</w:t>
            </w:r>
          </w:p>
        </w:tc>
      </w:tr>
      <w:tr w:rsidR="0087216A" w:rsidRPr="00544C46" w14:paraId="55AF0352" w14:textId="77777777" w:rsidTr="00474926">
        <w:trPr>
          <w:jc w:val="center"/>
        </w:trPr>
        <w:tc>
          <w:tcPr>
            <w:tcW w:w="3200" w:type="dxa"/>
          </w:tcPr>
          <w:p w14:paraId="5A12B124" w14:textId="77777777" w:rsidR="0087216A" w:rsidRPr="00544C46" w:rsidRDefault="0087216A" w:rsidP="00474926">
            <w:pPr>
              <w:rPr>
                <w:rFonts w:ascii="Arial" w:hAnsi="Arial" w:cs="Arial"/>
              </w:rPr>
            </w:pPr>
          </w:p>
        </w:tc>
        <w:tc>
          <w:tcPr>
            <w:tcW w:w="3050" w:type="dxa"/>
          </w:tcPr>
          <w:p w14:paraId="1A228939" w14:textId="77777777" w:rsidR="0087216A" w:rsidRPr="00544C46" w:rsidRDefault="0087216A" w:rsidP="00474926">
            <w:pPr>
              <w:rPr>
                <w:rFonts w:ascii="Arial" w:hAnsi="Arial" w:cs="Arial"/>
              </w:rPr>
            </w:pPr>
            <w:r w:rsidRPr="00544C46">
              <w:rPr>
                <w:rFonts w:ascii="Arial" w:hAnsi="Arial" w:cs="Arial"/>
              </w:rPr>
              <w:tab/>
              <w:t>Total</w:t>
            </w:r>
          </w:p>
        </w:tc>
        <w:tc>
          <w:tcPr>
            <w:tcW w:w="2793" w:type="dxa"/>
          </w:tcPr>
          <w:p w14:paraId="39F70CB3" w14:textId="77777777" w:rsidR="0087216A" w:rsidRPr="00544C46" w:rsidRDefault="0087216A" w:rsidP="00474926">
            <w:pPr>
              <w:rPr>
                <w:rFonts w:ascii="Arial" w:hAnsi="Arial" w:cs="Arial"/>
              </w:rPr>
            </w:pPr>
            <w:r w:rsidRPr="00544C46">
              <w:rPr>
                <w:rFonts w:ascii="Arial" w:hAnsi="Arial" w:cs="Arial"/>
              </w:rPr>
              <w:t>............................ Euros</w:t>
            </w:r>
          </w:p>
        </w:tc>
      </w:tr>
    </w:tbl>
    <w:p w14:paraId="361F47E4" w14:textId="77777777" w:rsidR="0087216A" w:rsidRPr="00544C46" w:rsidRDefault="0087216A" w:rsidP="0087216A">
      <w:pPr>
        <w:rPr>
          <w:rFonts w:ascii="Arial" w:hAnsi="Arial" w:cs="Arial"/>
        </w:rPr>
      </w:pPr>
      <w:r w:rsidRPr="00544C46">
        <w:rPr>
          <w:rFonts w:ascii="Arial" w:hAnsi="Arial" w:cs="Arial"/>
        </w:rPr>
        <w:t> </w:t>
      </w:r>
    </w:p>
    <w:p w14:paraId="6915CD44" w14:textId="77777777" w:rsidR="0087216A" w:rsidRPr="00544C46" w:rsidRDefault="0087216A" w:rsidP="0087216A">
      <w:r w:rsidRPr="00544C46">
        <w:t>En outre, le tableau ci-après indique la nature et le montant des prestations que j’envisage (c) ou que nous envisageons (d)</w:t>
      </w:r>
      <w:r w:rsidRPr="00544C46">
        <w:rPr>
          <w:rStyle w:val="Appelnotedebasdep"/>
          <w:rFonts w:ascii="Arial" w:hAnsi="Arial" w:cs="Arial"/>
        </w:rPr>
        <w:fldChar w:fldCharType="begin"/>
      </w:r>
      <w:r w:rsidRPr="00544C46">
        <w:rPr>
          <w:rStyle w:val="Appelnotedebasdep"/>
          <w:rFonts w:ascii="Arial" w:hAnsi="Arial" w:cs="Arial"/>
        </w:rPr>
        <w:instrText xml:space="preserve"> NOTEREF MTP  \* MERGEFORMAT </w:instrText>
      </w:r>
      <w:r w:rsidRPr="00544C46">
        <w:rPr>
          <w:rStyle w:val="Appelnotedebasdep"/>
          <w:rFonts w:ascii="Arial" w:hAnsi="Arial" w:cs="Arial"/>
        </w:rPr>
        <w:fldChar w:fldCharType="separate"/>
      </w:r>
      <w:r>
        <w:rPr>
          <w:rStyle w:val="Appelnotedebasdep"/>
          <w:rFonts w:ascii="Arial" w:hAnsi="Arial" w:cs="Arial"/>
        </w:rPr>
        <w:t>1</w:t>
      </w:r>
      <w:r w:rsidRPr="00544C46">
        <w:rPr>
          <w:rStyle w:val="Appelnotedebasdep"/>
          <w:rFonts w:ascii="Arial" w:hAnsi="Arial" w:cs="Arial"/>
        </w:rPr>
        <w:fldChar w:fldCharType="end"/>
      </w:r>
      <w:r w:rsidRPr="00544C46">
        <w:t xml:space="preserve"> de faire exécuter par des sous-traitants payés directement après avoir demandé en cours de travaux leur acceptation au maître de l’ouvrage ; les sommes figurant à ce tableau correspondent au montant maximal de la créance que le sous-traitant concerné pourra présenter en nantissement :</w:t>
      </w:r>
    </w:p>
    <w:p w14:paraId="0470A8EF" w14:textId="77777777" w:rsidR="0087216A" w:rsidRPr="00544C46" w:rsidRDefault="0087216A" w:rsidP="0087216A"/>
    <w:tbl>
      <w:tblPr>
        <w:tblW w:w="0" w:type="auto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200"/>
        <w:gridCol w:w="3050"/>
        <w:gridCol w:w="2935"/>
      </w:tblGrid>
      <w:tr w:rsidR="0087216A" w:rsidRPr="00544C46" w14:paraId="323EDB74" w14:textId="77777777" w:rsidTr="00474926">
        <w:trPr>
          <w:jc w:val="center"/>
        </w:trPr>
        <w:tc>
          <w:tcPr>
            <w:tcW w:w="9185" w:type="dxa"/>
            <w:gridSpan w:val="3"/>
          </w:tcPr>
          <w:p w14:paraId="710D9CA2" w14:textId="77777777" w:rsidR="0087216A" w:rsidRPr="00544C46" w:rsidRDefault="0087216A" w:rsidP="00474926">
            <w:r w:rsidRPr="00544C46">
              <w:t>c) Montant T.T.C. : ............................ Euros</w:t>
            </w:r>
          </w:p>
        </w:tc>
      </w:tr>
      <w:tr w:rsidR="0087216A" w:rsidRPr="00544C46" w14:paraId="0A5A5DE6" w14:textId="77777777" w:rsidTr="00474926">
        <w:trPr>
          <w:jc w:val="center"/>
        </w:trPr>
        <w:tc>
          <w:tcPr>
            <w:tcW w:w="3200" w:type="dxa"/>
          </w:tcPr>
          <w:p w14:paraId="3075BA7F" w14:textId="77777777" w:rsidR="0087216A" w:rsidRPr="00544C46" w:rsidRDefault="0087216A" w:rsidP="00474926"/>
        </w:tc>
        <w:tc>
          <w:tcPr>
            <w:tcW w:w="3050" w:type="dxa"/>
          </w:tcPr>
          <w:p w14:paraId="2F806D4F" w14:textId="77777777" w:rsidR="0087216A" w:rsidRPr="00544C46" w:rsidRDefault="0087216A" w:rsidP="00474926"/>
        </w:tc>
        <w:tc>
          <w:tcPr>
            <w:tcW w:w="2935" w:type="dxa"/>
          </w:tcPr>
          <w:p w14:paraId="6CEE3B00" w14:textId="77777777" w:rsidR="0087216A" w:rsidRPr="00544C46" w:rsidRDefault="0087216A" w:rsidP="00474926"/>
        </w:tc>
      </w:tr>
      <w:tr w:rsidR="0087216A" w:rsidRPr="00544C46" w14:paraId="5C44ADE9" w14:textId="77777777" w:rsidTr="00474926">
        <w:trPr>
          <w:jc w:val="center"/>
        </w:trPr>
        <w:tc>
          <w:tcPr>
            <w:tcW w:w="3200" w:type="dxa"/>
          </w:tcPr>
          <w:p w14:paraId="47D0ED70" w14:textId="77777777" w:rsidR="0087216A" w:rsidRPr="00544C46" w:rsidRDefault="0087216A" w:rsidP="00474926">
            <w:r w:rsidRPr="00544C46">
              <w:t>d) Membre du groupement</w:t>
            </w:r>
          </w:p>
        </w:tc>
        <w:tc>
          <w:tcPr>
            <w:tcW w:w="3050" w:type="dxa"/>
          </w:tcPr>
          <w:p w14:paraId="3531B3F6" w14:textId="77777777" w:rsidR="0087216A" w:rsidRPr="00544C46" w:rsidRDefault="0087216A" w:rsidP="00474926">
            <w:r w:rsidRPr="00544C46">
              <w:t>Nature de la prestation</w:t>
            </w:r>
          </w:p>
        </w:tc>
        <w:tc>
          <w:tcPr>
            <w:tcW w:w="2935" w:type="dxa"/>
          </w:tcPr>
          <w:p w14:paraId="4ED1A8C7" w14:textId="77777777" w:rsidR="0087216A" w:rsidRPr="00544C46" w:rsidRDefault="0087216A" w:rsidP="00474926">
            <w:r w:rsidRPr="00544C46">
              <w:t>Montant T.T.C.</w:t>
            </w:r>
          </w:p>
        </w:tc>
      </w:tr>
      <w:tr w:rsidR="0087216A" w:rsidRPr="00544C46" w14:paraId="37FF38D4" w14:textId="77777777" w:rsidTr="00474926">
        <w:trPr>
          <w:jc w:val="center"/>
        </w:trPr>
        <w:tc>
          <w:tcPr>
            <w:tcW w:w="3200" w:type="dxa"/>
          </w:tcPr>
          <w:p w14:paraId="51D0B8C2" w14:textId="77777777" w:rsidR="0087216A" w:rsidRPr="00544C46" w:rsidRDefault="0087216A" w:rsidP="00474926">
            <w:r w:rsidRPr="00544C46">
              <w:t>M. ..........................................</w:t>
            </w:r>
          </w:p>
        </w:tc>
        <w:tc>
          <w:tcPr>
            <w:tcW w:w="3050" w:type="dxa"/>
          </w:tcPr>
          <w:p w14:paraId="4F4CC0A5" w14:textId="77777777" w:rsidR="0087216A" w:rsidRPr="00544C46" w:rsidRDefault="0087216A" w:rsidP="00474926">
            <w:r w:rsidRPr="00544C46">
              <w:t>.............................................</w:t>
            </w:r>
          </w:p>
        </w:tc>
        <w:tc>
          <w:tcPr>
            <w:tcW w:w="2935" w:type="dxa"/>
          </w:tcPr>
          <w:p w14:paraId="4E874F6F" w14:textId="77777777" w:rsidR="0087216A" w:rsidRPr="00544C46" w:rsidRDefault="0087216A" w:rsidP="00474926">
            <w:r w:rsidRPr="00544C46">
              <w:t>............................ Euros</w:t>
            </w:r>
          </w:p>
        </w:tc>
      </w:tr>
      <w:tr w:rsidR="0087216A" w:rsidRPr="00544C46" w14:paraId="44F03C96" w14:textId="77777777" w:rsidTr="00474926">
        <w:trPr>
          <w:jc w:val="center"/>
        </w:trPr>
        <w:tc>
          <w:tcPr>
            <w:tcW w:w="3200" w:type="dxa"/>
          </w:tcPr>
          <w:p w14:paraId="5533FF3F" w14:textId="77777777" w:rsidR="0087216A" w:rsidRPr="00544C46" w:rsidRDefault="0087216A" w:rsidP="00474926">
            <w:r w:rsidRPr="00544C46">
              <w:t>M. ..........................................</w:t>
            </w:r>
          </w:p>
        </w:tc>
        <w:tc>
          <w:tcPr>
            <w:tcW w:w="3050" w:type="dxa"/>
          </w:tcPr>
          <w:p w14:paraId="46D3F2BF" w14:textId="77777777" w:rsidR="0087216A" w:rsidRPr="00544C46" w:rsidRDefault="0087216A" w:rsidP="00474926">
            <w:r w:rsidRPr="00544C46">
              <w:t>.............................................</w:t>
            </w:r>
          </w:p>
        </w:tc>
        <w:tc>
          <w:tcPr>
            <w:tcW w:w="2935" w:type="dxa"/>
          </w:tcPr>
          <w:p w14:paraId="4C146194" w14:textId="77777777" w:rsidR="0087216A" w:rsidRPr="00544C46" w:rsidRDefault="0087216A" w:rsidP="00474926">
            <w:r w:rsidRPr="00544C46">
              <w:t>............................ Euros</w:t>
            </w:r>
          </w:p>
        </w:tc>
      </w:tr>
      <w:tr w:rsidR="0087216A" w:rsidRPr="00544C46" w14:paraId="37BCA9D6" w14:textId="77777777" w:rsidTr="00474926">
        <w:trPr>
          <w:jc w:val="center"/>
        </w:trPr>
        <w:tc>
          <w:tcPr>
            <w:tcW w:w="3200" w:type="dxa"/>
          </w:tcPr>
          <w:p w14:paraId="4F512DD1" w14:textId="77777777" w:rsidR="0087216A" w:rsidRPr="00544C46" w:rsidRDefault="0087216A" w:rsidP="00474926">
            <w:r w:rsidRPr="00544C46">
              <w:t>M. ..........................................</w:t>
            </w:r>
          </w:p>
        </w:tc>
        <w:tc>
          <w:tcPr>
            <w:tcW w:w="3050" w:type="dxa"/>
          </w:tcPr>
          <w:p w14:paraId="78579745" w14:textId="77777777" w:rsidR="0087216A" w:rsidRPr="00544C46" w:rsidRDefault="0087216A" w:rsidP="00474926">
            <w:r w:rsidRPr="00544C46">
              <w:t>.............................................</w:t>
            </w:r>
          </w:p>
        </w:tc>
        <w:tc>
          <w:tcPr>
            <w:tcW w:w="2935" w:type="dxa"/>
            <w:tcBorders>
              <w:bottom w:val="single" w:sz="12" w:space="0" w:color="auto"/>
            </w:tcBorders>
          </w:tcPr>
          <w:p w14:paraId="535324EE" w14:textId="77777777" w:rsidR="0087216A" w:rsidRPr="00544C46" w:rsidRDefault="0087216A" w:rsidP="00474926">
            <w:r w:rsidRPr="00544C46">
              <w:t>............................ Euros</w:t>
            </w:r>
          </w:p>
        </w:tc>
      </w:tr>
      <w:tr w:rsidR="0087216A" w:rsidRPr="00544C46" w14:paraId="79B87CE7" w14:textId="77777777" w:rsidTr="00474926">
        <w:trPr>
          <w:jc w:val="center"/>
        </w:trPr>
        <w:tc>
          <w:tcPr>
            <w:tcW w:w="3200" w:type="dxa"/>
          </w:tcPr>
          <w:p w14:paraId="5BCC3562" w14:textId="77777777" w:rsidR="0087216A" w:rsidRPr="00544C46" w:rsidRDefault="0087216A" w:rsidP="00474926"/>
        </w:tc>
        <w:tc>
          <w:tcPr>
            <w:tcW w:w="3050" w:type="dxa"/>
          </w:tcPr>
          <w:p w14:paraId="4428C4BF" w14:textId="77777777" w:rsidR="0087216A" w:rsidRPr="00544C46" w:rsidRDefault="0087216A" w:rsidP="00474926">
            <w:r w:rsidRPr="00544C46">
              <w:tab/>
              <w:t>Total</w:t>
            </w:r>
          </w:p>
        </w:tc>
        <w:tc>
          <w:tcPr>
            <w:tcW w:w="2935" w:type="dxa"/>
          </w:tcPr>
          <w:p w14:paraId="6B10AC8D" w14:textId="77777777" w:rsidR="0087216A" w:rsidRPr="00544C46" w:rsidRDefault="0087216A" w:rsidP="00474926">
            <w:r w:rsidRPr="00544C46">
              <w:t>............................ Euros</w:t>
            </w:r>
          </w:p>
        </w:tc>
      </w:tr>
    </w:tbl>
    <w:p w14:paraId="359CA879" w14:textId="77777777" w:rsidR="0087216A" w:rsidRPr="00544C46" w:rsidRDefault="0087216A" w:rsidP="0087216A">
      <w:r w:rsidRPr="002F486B">
        <w:t xml:space="preserve">J’affirme (nous affirmons) sous peine de résiliation du marché à mes (nos) torts exclusifs que la (les) société(s) pour laquelle (lesquelles) j’interviens (nous intervenons) ne tombe(nt) pas sous le coup des interdictions découlant des articles </w:t>
      </w:r>
      <w:r>
        <w:rPr>
          <w:rFonts w:eastAsia="Times New Roman"/>
          <w:lang w:eastAsia="fr-FR"/>
        </w:rPr>
        <w:t>L2141-1 à L2141-11 du Code de la Commande Publique.</w:t>
      </w:r>
    </w:p>
    <w:p w14:paraId="298BAF94" w14:textId="77777777" w:rsidR="0087216A" w:rsidRDefault="0087216A" w:rsidP="00BA6841"/>
    <w:sectPr w:rsidR="0087216A" w:rsidSect="00030E4E">
      <w:headerReference w:type="first" r:id="rId18"/>
      <w:pgSz w:w="11906" w:h="16838"/>
      <w:pgMar w:top="1418" w:right="1134" w:bottom="1418" w:left="1843" w:header="709" w:footer="48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D657482" w14:textId="77777777" w:rsidR="000D264B" w:rsidRDefault="000D264B" w:rsidP="0022016B">
      <w:r>
        <w:separator/>
      </w:r>
    </w:p>
  </w:endnote>
  <w:endnote w:type="continuationSeparator" w:id="0">
    <w:p w14:paraId="1B5EDFFD" w14:textId="77777777" w:rsidR="000D264B" w:rsidRDefault="000D264B" w:rsidP="0022016B">
      <w:r>
        <w:continuationSeparator/>
      </w:r>
    </w:p>
  </w:endnote>
  <w:endnote w:type="continuationNotice" w:id="1">
    <w:p w14:paraId="6C25C285" w14:textId="77777777" w:rsidR="000D264B" w:rsidRDefault="000D264B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DINOT">
    <w:altName w:val="Calibri"/>
    <w:panose1 w:val="00000000000000000000"/>
    <w:charset w:val="00"/>
    <w:family w:val="swiss"/>
    <w:notTrueType/>
    <w:pitch w:val="variable"/>
    <w:sig w:usb0="800000AF" w:usb1="4000207B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Grilledutableau"/>
      <w:tblW w:w="10495" w:type="dxa"/>
      <w:tblInd w:w="-113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276"/>
      <w:gridCol w:w="8363"/>
      <w:gridCol w:w="856"/>
    </w:tblGrid>
    <w:tr w:rsidR="000D264B" w:rsidRPr="005211B7" w14:paraId="196141BF" w14:textId="77777777" w:rsidTr="009B7A38">
      <w:trPr>
        <w:trHeight w:hRule="exact" w:val="284"/>
      </w:trPr>
      <w:tc>
        <w:tcPr>
          <w:tcW w:w="1276" w:type="dxa"/>
          <w:vMerge w:val="restart"/>
        </w:tcPr>
        <w:p w14:paraId="5F369C81" w14:textId="77777777" w:rsidR="000D264B" w:rsidRPr="005211B7" w:rsidRDefault="000D264B" w:rsidP="005211B7">
          <w:pPr>
            <w:pStyle w:val="Pieddepage"/>
          </w:pPr>
          <w:r w:rsidRPr="005211B7">
            <w:rPr>
              <w:lang w:eastAsia="fr-FR"/>
            </w:rPr>
            <w:drawing>
              <wp:anchor distT="0" distB="0" distL="114300" distR="114300" simplePos="0" relativeHeight="251658243" behindDoc="1" locked="0" layoutInCell="1" allowOverlap="1" wp14:anchorId="33FAAE21" wp14:editId="32F6F311">
                <wp:simplePos x="0" y="0"/>
                <wp:positionH relativeFrom="page">
                  <wp:posOffset>59055</wp:posOffset>
                </wp:positionH>
                <wp:positionV relativeFrom="page">
                  <wp:posOffset>3175</wp:posOffset>
                </wp:positionV>
                <wp:extent cx="669600" cy="356400"/>
                <wp:effectExtent l="0" t="0" r="0" b="0"/>
                <wp:wrapNone/>
                <wp:docPr id="29" name="Image 2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Macintosh HD:Users:jm:Dossier Travail:A:A2MO:EXE:identite:offre_methodologique:WORD:images:A2MO_noir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69600" cy="35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FAA26D3D-D897-4be2-8F04-BA451C77F1D7}">
                            <ma14:placeholderFlag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a14="http://schemas.microsoft.com/office/drawing/2010/main" xmlns:arto="http://schemas.microsoft.com/office/word/2006/arto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8363" w:type="dxa"/>
        </w:tcPr>
        <w:p w14:paraId="4D1EECD6" w14:textId="3201FDAC" w:rsidR="000D264B" w:rsidRPr="00E86093" w:rsidRDefault="000D264B" w:rsidP="00370950">
          <w:pPr>
            <w:pStyle w:val="Pieddepage"/>
          </w:pPr>
          <w:r w:rsidRPr="00546FCC">
            <w:t>Procédure n° 25P012</w:t>
          </w:r>
          <w:r w:rsidRPr="00C376BB">
            <w:t xml:space="preserve"> - Marché</w:t>
          </w:r>
          <w:r w:rsidRPr="00FE7429">
            <w:t xml:space="preserve"> de Maîtrise d'Œuvre</w:t>
          </w:r>
          <w:r>
            <w:t xml:space="preserve"> – Acte d’engagement</w:t>
          </w:r>
        </w:p>
      </w:tc>
      <w:tc>
        <w:tcPr>
          <w:tcW w:w="856" w:type="dxa"/>
          <w:vMerge w:val="restart"/>
          <w:vAlign w:val="center"/>
        </w:tcPr>
        <w:p w14:paraId="36709DC4" w14:textId="03AD6E81" w:rsidR="000D264B" w:rsidRPr="005211B7" w:rsidRDefault="000D264B" w:rsidP="00D01DFC">
          <w:pPr>
            <w:pStyle w:val="Pieddepage"/>
          </w:pPr>
          <w:r w:rsidRPr="005211B7">
            <w:t xml:space="preserve">Page </w:t>
          </w:r>
          <w:r>
            <w:fldChar w:fldCharType="begin"/>
          </w:r>
          <w:r>
            <w:instrText xml:space="preserve"> PAGE  \* Arabic  \* MERGEFORMAT </w:instrText>
          </w:r>
          <w:r>
            <w:fldChar w:fldCharType="separate"/>
          </w:r>
          <w:r>
            <w:t>9</w:t>
          </w:r>
          <w:r>
            <w:fldChar w:fldCharType="end"/>
          </w:r>
        </w:p>
      </w:tc>
    </w:tr>
    <w:tr w:rsidR="000D264B" w:rsidRPr="005211B7" w14:paraId="2EAA4934" w14:textId="77777777" w:rsidTr="009B7A38">
      <w:trPr>
        <w:trHeight w:hRule="exact" w:val="284"/>
      </w:trPr>
      <w:tc>
        <w:tcPr>
          <w:tcW w:w="1276" w:type="dxa"/>
          <w:vMerge/>
        </w:tcPr>
        <w:p w14:paraId="4323F22F" w14:textId="77777777" w:rsidR="000D264B" w:rsidRPr="005211B7" w:rsidRDefault="000D264B" w:rsidP="005211B7">
          <w:pPr>
            <w:pStyle w:val="Pieddepage"/>
          </w:pPr>
        </w:p>
      </w:tc>
      <w:tc>
        <w:tcPr>
          <w:tcW w:w="8363" w:type="dxa"/>
        </w:tcPr>
        <w:p w14:paraId="550EDEF2" w14:textId="116D7000" w:rsidR="000D264B" w:rsidRPr="00EE1048" w:rsidRDefault="000D264B" w:rsidP="003A0B7D">
          <w:pPr>
            <w:pStyle w:val="Pieddepage"/>
            <w:rPr>
              <w:sz w:val="24"/>
              <w:szCs w:val="24"/>
            </w:rPr>
          </w:pPr>
          <w:r>
            <w:rPr>
              <w:szCs w:val="16"/>
            </w:rPr>
            <w:t>Octobre 20</w:t>
          </w:r>
          <w:r w:rsidRPr="00B86EBC">
            <w:rPr>
              <w:szCs w:val="16"/>
            </w:rPr>
            <w:t>2</w:t>
          </w:r>
          <w:r>
            <w:rPr>
              <w:szCs w:val="16"/>
            </w:rPr>
            <w:t>5</w:t>
          </w:r>
        </w:p>
      </w:tc>
      <w:tc>
        <w:tcPr>
          <w:tcW w:w="856" w:type="dxa"/>
          <w:vMerge/>
        </w:tcPr>
        <w:p w14:paraId="368BDD01" w14:textId="77777777" w:rsidR="000D264B" w:rsidRPr="005211B7" w:rsidRDefault="000D264B" w:rsidP="005211B7">
          <w:pPr>
            <w:pStyle w:val="Pieddepage"/>
          </w:pPr>
        </w:p>
      </w:tc>
    </w:tr>
  </w:tbl>
  <w:p w14:paraId="55C72190" w14:textId="77777777" w:rsidR="000D264B" w:rsidRPr="005211B7" w:rsidRDefault="000D264B" w:rsidP="00D01DFC">
    <w:pPr>
      <w:pStyle w:val="Pieddepage"/>
      <w:jc w:val="both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279B772" w14:textId="77777777" w:rsidR="000D264B" w:rsidRDefault="000D264B" w:rsidP="0022016B">
      <w:r>
        <w:separator/>
      </w:r>
    </w:p>
  </w:footnote>
  <w:footnote w:type="continuationSeparator" w:id="0">
    <w:p w14:paraId="1FC272C4" w14:textId="77777777" w:rsidR="000D264B" w:rsidRDefault="000D264B" w:rsidP="0022016B">
      <w:r>
        <w:continuationSeparator/>
      </w:r>
    </w:p>
  </w:footnote>
  <w:footnote w:type="continuationNotice" w:id="1">
    <w:p w14:paraId="479FC677" w14:textId="77777777" w:rsidR="000D264B" w:rsidRDefault="000D264B">
      <w:pPr>
        <w:spacing w:after="0"/>
      </w:pPr>
    </w:p>
  </w:footnote>
  <w:footnote w:id="2">
    <w:p w14:paraId="55F7FBDA" w14:textId="77777777" w:rsidR="000D264B" w:rsidRDefault="000D264B" w:rsidP="0087216A">
      <w:r>
        <w:rPr>
          <w:rStyle w:val="Appelnotedebasdep"/>
        </w:rPr>
        <w:footnoteRef/>
      </w:r>
      <w:r>
        <w:t xml:space="preserve"> Rayer la mention inutile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Grilledutableau"/>
      <w:tblW w:w="10353" w:type="dxa"/>
      <w:tblInd w:w="-113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 w:firstRow="1" w:lastRow="0" w:firstColumn="1" w:lastColumn="0" w:noHBand="0" w:noVBand="1"/>
    </w:tblPr>
    <w:tblGrid>
      <w:gridCol w:w="1276"/>
      <w:gridCol w:w="9077"/>
    </w:tblGrid>
    <w:tr w:rsidR="000D264B" w14:paraId="1D830AD4" w14:textId="77777777" w:rsidTr="009B7A38">
      <w:trPr>
        <w:trHeight w:hRule="exact" w:val="284"/>
      </w:trPr>
      <w:tc>
        <w:tcPr>
          <w:tcW w:w="1276" w:type="dxa"/>
          <w:vMerge w:val="restart"/>
        </w:tcPr>
        <w:p w14:paraId="6425F30E" w14:textId="4E2CB20E" w:rsidR="000D264B" w:rsidRDefault="000D264B" w:rsidP="00765BFB">
          <w:pPr>
            <w:pStyle w:val="Pieddepage"/>
          </w:pPr>
          <w:r>
            <w:rPr>
              <w:rStyle w:val="wacimagecontainer"/>
              <w:rFonts w:ascii="Segoe UI" w:hAnsi="Segoe UI" w:cs="Segoe UI"/>
              <w:color w:val="000000"/>
              <w:sz w:val="18"/>
              <w:szCs w:val="18"/>
              <w:shd w:val="clear" w:color="auto" w:fill="FFFFFF"/>
            </w:rPr>
            <w:drawing>
              <wp:anchor distT="0" distB="0" distL="114300" distR="114300" simplePos="0" relativeHeight="251658242" behindDoc="0" locked="0" layoutInCell="1" allowOverlap="1" wp14:anchorId="23B7A638" wp14:editId="2D571398">
                <wp:simplePos x="0" y="0"/>
                <wp:positionH relativeFrom="column">
                  <wp:posOffset>-166977</wp:posOffset>
                </wp:positionH>
                <wp:positionV relativeFrom="paragraph">
                  <wp:posOffset>-51849</wp:posOffset>
                </wp:positionV>
                <wp:extent cx="814986" cy="341906"/>
                <wp:effectExtent l="0" t="0" r="4445" b="1270"/>
                <wp:wrapNone/>
                <wp:docPr id="1560492073" name="Image 156049207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14986" cy="34190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9077" w:type="dxa"/>
        </w:tcPr>
        <w:p w14:paraId="1EEA4C6F" w14:textId="0DF20713" w:rsidR="000D264B" w:rsidRPr="00A11D35" w:rsidRDefault="000D264B" w:rsidP="00765BFB">
          <w:pPr>
            <w:pStyle w:val="Titre"/>
          </w:pPr>
          <w:r w:rsidRPr="00484814">
            <w:rPr>
              <w:sz w:val="24"/>
              <w:szCs w:val="20"/>
              <w:lang w:eastAsia="en-US"/>
            </w:rPr>
            <w:t xml:space="preserve">Centre Hospitalier d’Avignon (84) </w:t>
          </w:r>
        </w:p>
      </w:tc>
    </w:tr>
    <w:tr w:rsidR="000D264B" w14:paraId="6C2BC053" w14:textId="77777777" w:rsidTr="00765BFB">
      <w:trPr>
        <w:trHeight w:hRule="exact" w:val="444"/>
      </w:trPr>
      <w:tc>
        <w:tcPr>
          <w:tcW w:w="1276" w:type="dxa"/>
          <w:vMerge/>
          <w:vAlign w:val="center"/>
        </w:tcPr>
        <w:p w14:paraId="47432BF3" w14:textId="77777777" w:rsidR="000D264B" w:rsidRPr="00E6272E" w:rsidRDefault="000D264B" w:rsidP="00F52B1C">
          <w:pPr>
            <w:pStyle w:val="Pieddepage"/>
          </w:pPr>
        </w:p>
      </w:tc>
      <w:tc>
        <w:tcPr>
          <w:tcW w:w="9077" w:type="dxa"/>
        </w:tcPr>
        <w:p w14:paraId="76F9E74F" w14:textId="69713328" w:rsidR="000D264B" w:rsidRPr="00355C92" w:rsidRDefault="000D264B" w:rsidP="00F52B1C">
          <w:pPr>
            <w:pStyle w:val="En-tte"/>
            <w:rPr>
              <w:rFonts w:asciiTheme="majorHAnsi" w:hAnsiTheme="majorHAnsi" w:cstheme="majorHAnsi"/>
              <w:caps/>
              <w:sz w:val="16"/>
              <w:szCs w:val="16"/>
            </w:rPr>
          </w:pPr>
          <w:r>
            <w:rPr>
              <w:rFonts w:asciiTheme="majorHAnsi" w:hAnsiTheme="majorHAnsi" w:cstheme="majorHAnsi"/>
              <w:b/>
              <w:bCs/>
              <w:caps/>
              <w:sz w:val="16"/>
              <w:szCs w:val="16"/>
            </w:rPr>
            <w:t>Extension du service de maternité</w:t>
          </w:r>
        </w:p>
      </w:tc>
    </w:tr>
  </w:tbl>
  <w:p w14:paraId="657E2F74" w14:textId="77777777" w:rsidR="000D264B" w:rsidRDefault="000D264B" w:rsidP="00355C92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E8D499E" w14:textId="77777777" w:rsidR="000D264B" w:rsidRDefault="000D264B">
    <w:pPr>
      <w:pStyle w:val="En-tte"/>
    </w:pPr>
    <w:r>
      <w:rPr>
        <w:noProof/>
        <w:lang w:eastAsia="fr-FR"/>
      </w:rPr>
      <w:drawing>
        <wp:anchor distT="0" distB="0" distL="114300" distR="114300" simplePos="0" relativeHeight="251658240" behindDoc="1" locked="0" layoutInCell="0" allowOverlap="1" wp14:anchorId="46D7AD2A" wp14:editId="5B1B03DD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60000" cy="10688400"/>
          <wp:effectExtent l="0" t="0" r="3175" b="0"/>
          <wp:wrapNone/>
          <wp:docPr id="27905" name="Image 27905" descr="page_garde_A2M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page_garde_A2M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000" cy="106884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15BE36F" w14:textId="77777777" w:rsidR="000D264B" w:rsidRDefault="000D264B">
    <w:pPr>
      <w:pStyle w:val="En-tte"/>
    </w:pPr>
    <w:r>
      <w:rPr>
        <w:noProof/>
        <w:lang w:eastAsia="fr-FR"/>
      </w:rPr>
      <w:drawing>
        <wp:anchor distT="0" distB="0" distL="114300" distR="114300" simplePos="0" relativeHeight="251658241" behindDoc="1" locked="0" layoutInCell="0" allowOverlap="1" wp14:anchorId="2D30F8EF" wp14:editId="4ACAB9F9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60000" cy="10688400"/>
          <wp:effectExtent l="0" t="0" r="3175" b="0"/>
          <wp:wrapNone/>
          <wp:docPr id="1" name="Image 1" descr="page_garde_A2M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page_garde_A2M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000" cy="106884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29D7642"/>
    <w:multiLevelType w:val="hybridMultilevel"/>
    <w:tmpl w:val="2E62DB2A"/>
    <w:lvl w:ilvl="0" w:tplc="040C0017">
      <w:start w:val="1"/>
      <w:numFmt w:val="lowerLetter"/>
      <w:lvlText w:val="%1)"/>
      <w:lvlJc w:val="left"/>
      <w:pPr>
        <w:ind w:left="1004" w:hanging="360"/>
      </w:pPr>
      <w:rPr>
        <w:rFonts w:hint="default"/>
      </w:rPr>
    </w:lvl>
    <w:lvl w:ilvl="1" w:tplc="76A2C4C4">
      <w:start w:val="1"/>
      <w:numFmt w:val="bullet"/>
      <w:lvlText w:val="o"/>
      <w:lvlJc w:val="left"/>
      <w:pPr>
        <w:ind w:left="1134" w:hanging="335"/>
      </w:pPr>
      <w:rPr>
        <w:rFonts w:ascii="Courier New" w:hAnsi="Courier New" w:hint="default"/>
      </w:rPr>
    </w:lvl>
    <w:lvl w:ilvl="2" w:tplc="CC42BCF6">
      <w:start w:val="1"/>
      <w:numFmt w:val="bullet"/>
      <w:lvlText w:val=""/>
      <w:lvlJc w:val="left"/>
      <w:pPr>
        <w:ind w:left="1310" w:hanging="357"/>
      </w:pPr>
      <w:rPr>
        <w:rFonts w:ascii="Wingdings" w:hAnsi="Wingdings" w:hint="default"/>
      </w:rPr>
    </w:lvl>
    <w:lvl w:ilvl="3" w:tplc="43B4C33E">
      <w:start w:val="1"/>
      <w:numFmt w:val="bullet"/>
      <w:lvlText w:val=""/>
      <w:lvlJc w:val="left"/>
      <w:pPr>
        <w:ind w:left="1418" w:hanging="284"/>
      </w:pPr>
      <w:rPr>
        <w:rFonts w:ascii="Symbol" w:hAnsi="Symbol" w:hint="default"/>
      </w:rPr>
    </w:lvl>
    <w:lvl w:ilvl="4" w:tplc="B5364A88">
      <w:start w:val="1"/>
      <w:numFmt w:val="bullet"/>
      <w:lvlText w:val="o"/>
      <w:lvlJc w:val="left"/>
      <w:pPr>
        <w:ind w:left="1985" w:hanging="454"/>
      </w:pPr>
      <w:rPr>
        <w:rFonts w:ascii="Courier New" w:hAnsi="Courier New" w:hint="default"/>
      </w:rPr>
    </w:lvl>
    <w:lvl w:ilvl="5" w:tplc="040C000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" w15:restartNumberingAfterBreak="0">
    <w:nsid w:val="0524689B"/>
    <w:multiLevelType w:val="hybridMultilevel"/>
    <w:tmpl w:val="A4EC7D84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AE6F32"/>
    <w:multiLevelType w:val="hybridMultilevel"/>
    <w:tmpl w:val="3F2C0754"/>
    <w:lvl w:ilvl="0" w:tplc="035A022C">
      <w:start w:val="1"/>
      <w:numFmt w:val="bullet"/>
      <w:lvlText w:val=""/>
      <w:lvlJc w:val="left"/>
      <w:pPr>
        <w:ind w:left="1069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" w15:restartNumberingAfterBreak="0">
    <w:nsid w:val="08EF65DF"/>
    <w:multiLevelType w:val="hybridMultilevel"/>
    <w:tmpl w:val="C21AF0B4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4A6153"/>
    <w:multiLevelType w:val="hybridMultilevel"/>
    <w:tmpl w:val="FA786DBC"/>
    <w:lvl w:ilvl="0" w:tplc="040C000B">
      <w:start w:val="1"/>
      <w:numFmt w:val="bullet"/>
      <w:lvlText w:val=""/>
      <w:lvlJc w:val="left"/>
      <w:pPr>
        <w:ind w:left="1004" w:hanging="360"/>
      </w:pPr>
      <w:rPr>
        <w:rFonts w:ascii="Wingdings" w:hAnsi="Wingdings" w:hint="default"/>
      </w:rPr>
    </w:lvl>
    <w:lvl w:ilvl="1" w:tplc="76A2C4C4">
      <w:start w:val="1"/>
      <w:numFmt w:val="bullet"/>
      <w:lvlText w:val="o"/>
      <w:lvlJc w:val="left"/>
      <w:pPr>
        <w:ind w:left="1134" w:hanging="335"/>
      </w:pPr>
      <w:rPr>
        <w:rFonts w:ascii="Courier New" w:hAnsi="Courier New" w:hint="default"/>
      </w:rPr>
    </w:lvl>
    <w:lvl w:ilvl="2" w:tplc="CC42BCF6">
      <w:start w:val="1"/>
      <w:numFmt w:val="bullet"/>
      <w:lvlText w:val=""/>
      <w:lvlJc w:val="left"/>
      <w:pPr>
        <w:ind w:left="1310" w:hanging="357"/>
      </w:pPr>
      <w:rPr>
        <w:rFonts w:ascii="Wingdings" w:hAnsi="Wingdings" w:hint="default"/>
      </w:rPr>
    </w:lvl>
    <w:lvl w:ilvl="3" w:tplc="43B4C33E">
      <w:start w:val="1"/>
      <w:numFmt w:val="bullet"/>
      <w:lvlText w:val=""/>
      <w:lvlJc w:val="left"/>
      <w:pPr>
        <w:ind w:left="1418" w:hanging="284"/>
      </w:pPr>
      <w:rPr>
        <w:rFonts w:ascii="Symbol" w:hAnsi="Symbol" w:hint="default"/>
      </w:rPr>
    </w:lvl>
    <w:lvl w:ilvl="4" w:tplc="B5364A88">
      <w:start w:val="1"/>
      <w:numFmt w:val="bullet"/>
      <w:lvlText w:val="o"/>
      <w:lvlJc w:val="left"/>
      <w:pPr>
        <w:ind w:left="1985" w:hanging="454"/>
      </w:pPr>
      <w:rPr>
        <w:rFonts w:ascii="Courier New" w:hAnsi="Courier New" w:hint="default"/>
      </w:rPr>
    </w:lvl>
    <w:lvl w:ilvl="5" w:tplc="040C000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" w15:restartNumberingAfterBreak="0">
    <w:nsid w:val="16D174B1"/>
    <w:multiLevelType w:val="hybridMultilevel"/>
    <w:tmpl w:val="EC1A40C2"/>
    <w:lvl w:ilvl="0" w:tplc="040C0017">
      <w:start w:val="1"/>
      <w:numFmt w:val="lowerLetter"/>
      <w:lvlText w:val="%1)"/>
      <w:lvlJc w:val="left"/>
      <w:pPr>
        <w:ind w:left="1004" w:hanging="360"/>
      </w:pPr>
      <w:rPr>
        <w:rFonts w:hint="default"/>
      </w:rPr>
    </w:lvl>
    <w:lvl w:ilvl="1" w:tplc="76A2C4C4">
      <w:start w:val="1"/>
      <w:numFmt w:val="bullet"/>
      <w:lvlText w:val="o"/>
      <w:lvlJc w:val="left"/>
      <w:pPr>
        <w:ind w:left="1134" w:hanging="335"/>
      </w:pPr>
      <w:rPr>
        <w:rFonts w:ascii="Courier New" w:hAnsi="Courier New" w:hint="default"/>
      </w:rPr>
    </w:lvl>
    <w:lvl w:ilvl="2" w:tplc="CC42BCF6">
      <w:start w:val="1"/>
      <w:numFmt w:val="bullet"/>
      <w:lvlText w:val=""/>
      <w:lvlJc w:val="left"/>
      <w:pPr>
        <w:ind w:left="1310" w:hanging="357"/>
      </w:pPr>
      <w:rPr>
        <w:rFonts w:ascii="Wingdings" w:hAnsi="Wingdings" w:hint="default"/>
      </w:rPr>
    </w:lvl>
    <w:lvl w:ilvl="3" w:tplc="43B4C33E">
      <w:start w:val="1"/>
      <w:numFmt w:val="bullet"/>
      <w:lvlText w:val=""/>
      <w:lvlJc w:val="left"/>
      <w:pPr>
        <w:ind w:left="1418" w:hanging="284"/>
      </w:pPr>
      <w:rPr>
        <w:rFonts w:ascii="Symbol" w:hAnsi="Symbol" w:hint="default"/>
      </w:rPr>
    </w:lvl>
    <w:lvl w:ilvl="4" w:tplc="B5364A88">
      <w:start w:val="1"/>
      <w:numFmt w:val="bullet"/>
      <w:lvlText w:val="o"/>
      <w:lvlJc w:val="left"/>
      <w:pPr>
        <w:ind w:left="1985" w:hanging="454"/>
      </w:pPr>
      <w:rPr>
        <w:rFonts w:ascii="Courier New" w:hAnsi="Courier New" w:hint="default"/>
      </w:rPr>
    </w:lvl>
    <w:lvl w:ilvl="5" w:tplc="040C000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7" w15:restartNumberingAfterBreak="0">
    <w:nsid w:val="26070ADA"/>
    <w:multiLevelType w:val="hybridMultilevel"/>
    <w:tmpl w:val="215E7D2E"/>
    <w:lvl w:ilvl="0" w:tplc="040C0017">
      <w:start w:val="1"/>
      <w:numFmt w:val="lowerLetter"/>
      <w:lvlText w:val="%1)"/>
      <w:lvlJc w:val="left"/>
      <w:pPr>
        <w:ind w:left="1004" w:hanging="360"/>
      </w:pPr>
      <w:rPr>
        <w:rFonts w:hint="default"/>
      </w:rPr>
    </w:lvl>
    <w:lvl w:ilvl="1" w:tplc="76A2C4C4">
      <w:start w:val="1"/>
      <w:numFmt w:val="bullet"/>
      <w:lvlText w:val="o"/>
      <w:lvlJc w:val="left"/>
      <w:pPr>
        <w:ind w:left="1134" w:hanging="335"/>
      </w:pPr>
      <w:rPr>
        <w:rFonts w:ascii="Courier New" w:hAnsi="Courier New" w:hint="default"/>
      </w:rPr>
    </w:lvl>
    <w:lvl w:ilvl="2" w:tplc="CC42BCF6">
      <w:start w:val="1"/>
      <w:numFmt w:val="bullet"/>
      <w:lvlText w:val=""/>
      <w:lvlJc w:val="left"/>
      <w:pPr>
        <w:ind w:left="1310" w:hanging="357"/>
      </w:pPr>
      <w:rPr>
        <w:rFonts w:ascii="Wingdings" w:hAnsi="Wingdings" w:hint="default"/>
      </w:rPr>
    </w:lvl>
    <w:lvl w:ilvl="3" w:tplc="43B4C33E">
      <w:start w:val="1"/>
      <w:numFmt w:val="bullet"/>
      <w:lvlText w:val=""/>
      <w:lvlJc w:val="left"/>
      <w:pPr>
        <w:ind w:left="1418" w:hanging="284"/>
      </w:pPr>
      <w:rPr>
        <w:rFonts w:ascii="Symbol" w:hAnsi="Symbol" w:hint="default"/>
      </w:rPr>
    </w:lvl>
    <w:lvl w:ilvl="4" w:tplc="B5364A88">
      <w:start w:val="1"/>
      <w:numFmt w:val="bullet"/>
      <w:lvlText w:val="o"/>
      <w:lvlJc w:val="left"/>
      <w:pPr>
        <w:ind w:left="1985" w:hanging="454"/>
      </w:pPr>
      <w:rPr>
        <w:rFonts w:ascii="Courier New" w:hAnsi="Courier New" w:hint="default"/>
      </w:rPr>
    </w:lvl>
    <w:lvl w:ilvl="5" w:tplc="040C000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297E12E2"/>
    <w:multiLevelType w:val="hybridMultilevel"/>
    <w:tmpl w:val="25848C44"/>
    <w:lvl w:ilvl="0" w:tplc="AEC2BD1A">
      <w:start w:val="1"/>
      <w:numFmt w:val="lowerLetter"/>
      <w:lvlText w:val="%1 -"/>
      <w:lvlJc w:val="left"/>
      <w:pPr>
        <w:ind w:left="567" w:hanging="207"/>
      </w:pPr>
      <w:rPr>
        <w:rFonts w:ascii="DINOT" w:hAnsi="DINOT" w:cs="Arial" w:hint="default"/>
        <w:sz w:val="20"/>
        <w:szCs w:val="22"/>
      </w:rPr>
    </w:lvl>
    <w:lvl w:ilvl="1" w:tplc="040C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D6954E3"/>
    <w:multiLevelType w:val="hybridMultilevel"/>
    <w:tmpl w:val="BF22257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DD6208F"/>
    <w:multiLevelType w:val="hybridMultilevel"/>
    <w:tmpl w:val="3430890C"/>
    <w:lvl w:ilvl="0" w:tplc="A0EC2D12">
      <w:numFmt w:val="bullet"/>
      <w:lvlText w:val="-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pStyle w:val="Titre9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0183B23"/>
    <w:multiLevelType w:val="hybridMultilevel"/>
    <w:tmpl w:val="9D4E5A5C"/>
    <w:lvl w:ilvl="0" w:tplc="040C0003">
      <w:start w:val="1"/>
      <w:numFmt w:val="bullet"/>
      <w:pStyle w:val="Style3"/>
      <w:lvlText w:val="o"/>
      <w:lvlJc w:val="left"/>
      <w:pPr>
        <w:tabs>
          <w:tab w:val="num" w:pos="1437"/>
        </w:tabs>
        <w:ind w:left="1437" w:hanging="360"/>
      </w:pPr>
      <w:rPr>
        <w:rFonts w:hAnsi="Courier New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2245D07"/>
    <w:multiLevelType w:val="hybridMultilevel"/>
    <w:tmpl w:val="3F74DA90"/>
    <w:lvl w:ilvl="0" w:tplc="C060ABF4">
      <w:start w:val="1"/>
      <w:numFmt w:val="bullet"/>
      <w:lvlText w:val="-"/>
      <w:lvlJc w:val="left"/>
      <w:pPr>
        <w:ind w:left="1134" w:hanging="210"/>
      </w:pPr>
      <w:rPr>
        <w:rFonts w:ascii="Times New Roman" w:hAnsi="Times New Roman" w:cs="Times New Roman" w:hint="default"/>
      </w:rPr>
    </w:lvl>
    <w:lvl w:ilvl="1" w:tplc="542CA9CA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3AF46F6F"/>
    <w:multiLevelType w:val="hybridMultilevel"/>
    <w:tmpl w:val="B4A6B5AC"/>
    <w:lvl w:ilvl="0" w:tplc="040C000B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291A50FA">
      <w:start w:val="4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2" w:tplc="040C000B">
      <w:start w:val="1"/>
      <w:numFmt w:val="bullet"/>
      <w:lvlText w:val="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40FA0807"/>
    <w:multiLevelType w:val="multilevel"/>
    <w:tmpl w:val="6E1A4BE2"/>
    <w:lvl w:ilvl="0">
      <w:start w:val="1"/>
      <w:numFmt w:val="upperRoman"/>
      <w:suff w:val="nothing"/>
      <w:lvlText w:val="Article %1 - "/>
      <w:lvlJc w:val="left"/>
      <w:pPr>
        <w:ind w:left="0" w:firstLine="0"/>
      </w:pPr>
      <w:rPr>
        <w:rFonts w:hint="default"/>
      </w:rPr>
    </w:lvl>
    <w:lvl w:ilvl="1">
      <w:start w:val="1"/>
      <w:numFmt w:val="decimal"/>
      <w:suff w:val="nothing"/>
      <w:lvlText w:val="%2 - "/>
      <w:lvlJc w:val="left"/>
      <w:pPr>
        <w:ind w:left="0" w:firstLine="0"/>
      </w:pPr>
      <w:rPr>
        <w:rFonts w:hint="default"/>
        <w:u w:val="none"/>
      </w:rPr>
    </w:lvl>
    <w:lvl w:ilvl="2">
      <w:start w:val="1"/>
      <w:numFmt w:val="decimal"/>
      <w:suff w:val="nothing"/>
      <w:lvlText w:val="%2.%3 - "/>
      <w:lvlJc w:val="left"/>
      <w:pPr>
        <w:ind w:left="0" w:firstLine="0"/>
      </w:pPr>
      <w:rPr>
        <w:rFonts w:hint="default"/>
        <w:u w:val="none"/>
      </w:rPr>
    </w:lvl>
    <w:lvl w:ilvl="3">
      <w:start w:val="1"/>
      <w:numFmt w:val="decimal"/>
      <w:suff w:val="nothing"/>
      <w:lvlText w:val="%2.%3.%4 - "/>
      <w:lvlJc w:val="left"/>
      <w:pPr>
        <w:ind w:left="568" w:firstLine="0"/>
      </w:pPr>
      <w:rPr>
        <w:rFonts w:hint="default"/>
        <w:u w:val="none"/>
      </w:rPr>
    </w:lvl>
    <w:lvl w:ilvl="4">
      <w:start w:val="1"/>
      <w:numFmt w:val="decimal"/>
      <w:suff w:val="nothing"/>
      <w:lvlText w:val="%2.%3.%4.%5 - "/>
      <w:lvlJc w:val="left"/>
      <w:pPr>
        <w:ind w:left="710" w:firstLine="0"/>
      </w:pPr>
      <w:rPr>
        <w:rFonts w:hint="default"/>
        <w:u w:val="none"/>
      </w:rPr>
    </w:lvl>
    <w:lvl w:ilvl="5">
      <w:start w:val="1"/>
      <w:numFmt w:val="decimal"/>
      <w:suff w:val="nothing"/>
      <w:lvlText w:val="%2.%3.%4.%5.%6 - "/>
      <w:lvlJc w:val="left"/>
      <w:pPr>
        <w:ind w:left="0" w:firstLine="0"/>
      </w:pPr>
      <w:rPr>
        <w:rFonts w:hint="default"/>
      </w:rPr>
    </w:lvl>
    <w:lvl w:ilvl="6">
      <w:start w:val="1"/>
      <w:numFmt w:val="decimal"/>
      <w:suff w:val="nothing"/>
      <w:lvlText w:val="%7.%2.%3.%4.%5.%6 - "/>
      <w:lvlJc w:val="left"/>
      <w:pPr>
        <w:ind w:left="0" w:firstLine="0"/>
      </w:pPr>
      <w:rPr>
        <w:rFonts w:hint="default"/>
      </w:rPr>
    </w:lvl>
    <w:lvl w:ilvl="7">
      <w:start w:val="1"/>
      <w:numFmt w:val="decimal"/>
      <w:suff w:val="nothing"/>
      <w:lvlText w:val="%8.%2.%3.%4.%5.%6.%7 - "/>
      <w:lvlJc w:val="left"/>
      <w:pPr>
        <w:ind w:left="0" w:firstLine="0"/>
      </w:pPr>
      <w:rPr>
        <w:rFonts w:hint="default"/>
      </w:rPr>
    </w:lvl>
    <w:lvl w:ilvl="8">
      <w:start w:val="1"/>
      <w:numFmt w:val="decimal"/>
      <w:suff w:val="nothing"/>
      <w:lvlText w:val="%9.%2.%3.%4.%5.%7.%8 - "/>
      <w:lvlJc w:val="left"/>
      <w:pPr>
        <w:ind w:left="0" w:firstLine="0"/>
      </w:pPr>
      <w:rPr>
        <w:rFonts w:hint="default"/>
      </w:rPr>
    </w:lvl>
  </w:abstractNum>
  <w:abstractNum w:abstractNumId="15" w15:restartNumberingAfterBreak="0">
    <w:nsid w:val="412C0303"/>
    <w:multiLevelType w:val="hybridMultilevel"/>
    <w:tmpl w:val="61463A0C"/>
    <w:lvl w:ilvl="0" w:tplc="55F29F8A">
      <w:start w:val="1"/>
      <w:numFmt w:val="lowerLetter"/>
      <w:lvlText w:val="%1."/>
      <w:lvlJc w:val="left"/>
      <w:pPr>
        <w:tabs>
          <w:tab w:val="num" w:pos="360"/>
        </w:tabs>
        <w:ind w:left="284" w:hanging="284"/>
      </w:pPr>
      <w:rPr>
        <w:rFonts w:hint="default"/>
        <w:b/>
        <w:i w:val="0"/>
      </w:rPr>
    </w:lvl>
    <w:lvl w:ilvl="1" w:tplc="5C48A9B8">
      <w:start w:val="7"/>
      <w:numFmt w:val="lowerLetter"/>
      <w:lvlText w:val="%2)"/>
      <w:lvlJc w:val="left"/>
      <w:pPr>
        <w:tabs>
          <w:tab w:val="num" w:pos="1515"/>
        </w:tabs>
        <w:ind w:left="1515" w:hanging="435"/>
      </w:pPr>
      <w:rPr>
        <w:rFonts w:hint="default"/>
        <w:b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55015991"/>
    <w:multiLevelType w:val="hybridMultilevel"/>
    <w:tmpl w:val="AA7A8356"/>
    <w:lvl w:ilvl="0" w:tplc="040C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76A2C4C4">
      <w:start w:val="1"/>
      <w:numFmt w:val="bullet"/>
      <w:lvlText w:val="o"/>
      <w:lvlJc w:val="left"/>
      <w:pPr>
        <w:ind w:left="1134" w:hanging="335"/>
      </w:pPr>
      <w:rPr>
        <w:rFonts w:ascii="Courier New" w:hAnsi="Courier New" w:hint="default"/>
      </w:rPr>
    </w:lvl>
    <w:lvl w:ilvl="2" w:tplc="CC42BCF6">
      <w:start w:val="1"/>
      <w:numFmt w:val="bullet"/>
      <w:lvlText w:val=""/>
      <w:lvlJc w:val="left"/>
      <w:pPr>
        <w:ind w:left="1310" w:hanging="357"/>
      </w:pPr>
      <w:rPr>
        <w:rFonts w:ascii="Wingdings" w:hAnsi="Wingdings" w:hint="default"/>
      </w:rPr>
    </w:lvl>
    <w:lvl w:ilvl="3" w:tplc="43B4C33E">
      <w:start w:val="1"/>
      <w:numFmt w:val="bullet"/>
      <w:lvlText w:val=""/>
      <w:lvlJc w:val="left"/>
      <w:pPr>
        <w:ind w:left="1418" w:hanging="284"/>
      </w:pPr>
      <w:rPr>
        <w:rFonts w:ascii="Symbol" w:hAnsi="Symbol" w:hint="default"/>
      </w:rPr>
    </w:lvl>
    <w:lvl w:ilvl="4" w:tplc="B5364A88">
      <w:start w:val="1"/>
      <w:numFmt w:val="bullet"/>
      <w:lvlText w:val="o"/>
      <w:lvlJc w:val="left"/>
      <w:pPr>
        <w:ind w:left="1985" w:hanging="454"/>
      </w:pPr>
      <w:rPr>
        <w:rFonts w:ascii="Courier New" w:hAnsi="Courier New" w:hint="default"/>
      </w:rPr>
    </w:lvl>
    <w:lvl w:ilvl="5" w:tplc="040C000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7" w15:restartNumberingAfterBreak="0">
    <w:nsid w:val="558522AB"/>
    <w:multiLevelType w:val="hybridMultilevel"/>
    <w:tmpl w:val="87040B16"/>
    <w:lvl w:ilvl="0" w:tplc="040C0001">
      <w:start w:val="1"/>
      <w:numFmt w:val="bullet"/>
      <w:lvlText w:val=""/>
      <w:lvlJc w:val="left"/>
      <w:pPr>
        <w:tabs>
          <w:tab w:val="num" w:pos="773"/>
        </w:tabs>
        <w:ind w:left="773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A3163FD"/>
    <w:multiLevelType w:val="hybridMultilevel"/>
    <w:tmpl w:val="2DAEECD8"/>
    <w:lvl w:ilvl="0" w:tplc="040C0017">
      <w:start w:val="1"/>
      <w:numFmt w:val="lowerLetter"/>
      <w:lvlText w:val="%1)"/>
      <w:lvlJc w:val="left"/>
      <w:pPr>
        <w:ind w:left="1004" w:hanging="360"/>
      </w:pPr>
      <w:rPr>
        <w:rFonts w:hint="default"/>
      </w:rPr>
    </w:lvl>
    <w:lvl w:ilvl="1" w:tplc="76A2C4C4">
      <w:start w:val="1"/>
      <w:numFmt w:val="bullet"/>
      <w:lvlText w:val="o"/>
      <w:lvlJc w:val="left"/>
      <w:pPr>
        <w:ind w:left="1134" w:hanging="335"/>
      </w:pPr>
      <w:rPr>
        <w:rFonts w:ascii="Courier New" w:hAnsi="Courier New" w:hint="default"/>
      </w:rPr>
    </w:lvl>
    <w:lvl w:ilvl="2" w:tplc="CC42BCF6">
      <w:start w:val="1"/>
      <w:numFmt w:val="bullet"/>
      <w:lvlText w:val=""/>
      <w:lvlJc w:val="left"/>
      <w:pPr>
        <w:ind w:left="1310" w:hanging="357"/>
      </w:pPr>
      <w:rPr>
        <w:rFonts w:ascii="Wingdings" w:hAnsi="Wingdings" w:hint="default"/>
      </w:rPr>
    </w:lvl>
    <w:lvl w:ilvl="3" w:tplc="43B4C33E">
      <w:start w:val="1"/>
      <w:numFmt w:val="bullet"/>
      <w:lvlText w:val=""/>
      <w:lvlJc w:val="left"/>
      <w:pPr>
        <w:ind w:left="1418" w:hanging="284"/>
      </w:pPr>
      <w:rPr>
        <w:rFonts w:ascii="Symbol" w:hAnsi="Symbol" w:hint="default"/>
      </w:rPr>
    </w:lvl>
    <w:lvl w:ilvl="4" w:tplc="B5364A88">
      <w:start w:val="1"/>
      <w:numFmt w:val="bullet"/>
      <w:lvlText w:val="o"/>
      <w:lvlJc w:val="left"/>
      <w:pPr>
        <w:ind w:left="1985" w:hanging="454"/>
      </w:pPr>
      <w:rPr>
        <w:rFonts w:ascii="Courier New" w:hAnsi="Courier New" w:hint="default"/>
      </w:rPr>
    </w:lvl>
    <w:lvl w:ilvl="5" w:tplc="040C000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9" w15:restartNumberingAfterBreak="0">
    <w:nsid w:val="68A66570"/>
    <w:multiLevelType w:val="multilevel"/>
    <w:tmpl w:val="798A42EA"/>
    <w:lvl w:ilvl="0">
      <w:start w:val="1"/>
      <w:numFmt w:val="lowerLetter"/>
      <w:lvlText w:val="%1)"/>
      <w:lvlJc w:val="left"/>
      <w:pPr>
        <w:ind w:left="0" w:hanging="99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0" w:hanging="99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0" w:hanging="992"/>
      </w:pPr>
      <w:rPr>
        <w:rFonts w:hint="default"/>
      </w:rPr>
    </w:lvl>
    <w:lvl w:ilvl="3">
      <w:start w:val="1"/>
      <w:numFmt w:val="decimal"/>
      <w:lvlText w:val="%1.%2.%3.%4"/>
      <w:lvlJc w:val="left"/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lvlText w:val="%1.%2.%3.%4.%5"/>
      <w:lvlJc w:val="left"/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5">
      <w:start w:val="1"/>
      <w:numFmt w:val="decimal"/>
      <w:lvlText w:val="%1.%2.%3.%4.%5.%6"/>
      <w:lvlJc w:val="left"/>
      <w:pPr>
        <w:ind w:left="0" w:hanging="99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0" w:hanging="992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0" w:hanging="992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0" w:hanging="992"/>
      </w:pPr>
      <w:rPr>
        <w:rFonts w:hint="default"/>
      </w:rPr>
    </w:lvl>
  </w:abstractNum>
  <w:abstractNum w:abstractNumId="20" w15:restartNumberingAfterBreak="0">
    <w:nsid w:val="6F6C432B"/>
    <w:multiLevelType w:val="hybridMultilevel"/>
    <w:tmpl w:val="1682DB52"/>
    <w:lvl w:ilvl="0" w:tplc="23BE8BE4">
      <w:start w:val="1"/>
      <w:numFmt w:val="bullet"/>
      <w:pStyle w:val="Paragraphedeliste"/>
      <w:lvlText w:val="►"/>
      <w:lvlJc w:val="left"/>
      <w:pPr>
        <w:ind w:left="1004" w:hanging="360"/>
      </w:pPr>
      <w:rPr>
        <w:rFonts w:ascii="Courier New" w:hAnsi="Courier New" w:hint="default"/>
      </w:rPr>
    </w:lvl>
    <w:lvl w:ilvl="1" w:tplc="76A2C4C4">
      <w:start w:val="1"/>
      <w:numFmt w:val="bullet"/>
      <w:lvlText w:val="o"/>
      <w:lvlJc w:val="left"/>
      <w:pPr>
        <w:ind w:left="1134" w:hanging="335"/>
      </w:pPr>
      <w:rPr>
        <w:rFonts w:ascii="Courier New" w:hAnsi="Courier New" w:hint="default"/>
      </w:rPr>
    </w:lvl>
    <w:lvl w:ilvl="2" w:tplc="CC42BCF6">
      <w:start w:val="1"/>
      <w:numFmt w:val="bullet"/>
      <w:lvlText w:val=""/>
      <w:lvlJc w:val="left"/>
      <w:pPr>
        <w:ind w:left="1310" w:hanging="357"/>
      </w:pPr>
      <w:rPr>
        <w:rFonts w:ascii="Wingdings" w:hAnsi="Wingdings" w:hint="default"/>
      </w:rPr>
    </w:lvl>
    <w:lvl w:ilvl="3" w:tplc="43B4C33E">
      <w:start w:val="1"/>
      <w:numFmt w:val="bullet"/>
      <w:lvlText w:val=""/>
      <w:lvlJc w:val="left"/>
      <w:pPr>
        <w:ind w:left="1418" w:hanging="284"/>
      </w:pPr>
      <w:rPr>
        <w:rFonts w:ascii="Symbol" w:hAnsi="Symbol" w:hint="default"/>
      </w:rPr>
    </w:lvl>
    <w:lvl w:ilvl="4" w:tplc="B5364A88">
      <w:start w:val="1"/>
      <w:numFmt w:val="bullet"/>
      <w:lvlText w:val="o"/>
      <w:lvlJc w:val="left"/>
      <w:pPr>
        <w:ind w:left="1985" w:hanging="454"/>
      </w:pPr>
      <w:rPr>
        <w:rFonts w:ascii="Courier New" w:hAnsi="Courier New" w:hint="default"/>
      </w:rPr>
    </w:lvl>
    <w:lvl w:ilvl="5" w:tplc="040C000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pStyle w:val="Titre8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1" w15:restartNumberingAfterBreak="0">
    <w:nsid w:val="71DC56EF"/>
    <w:multiLevelType w:val="hybridMultilevel"/>
    <w:tmpl w:val="ACD8788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6753589"/>
    <w:multiLevelType w:val="hybridMultilevel"/>
    <w:tmpl w:val="1A34C46A"/>
    <w:lvl w:ilvl="0" w:tplc="55F29F8A">
      <w:start w:val="1"/>
      <w:numFmt w:val="lowerLetter"/>
      <w:lvlText w:val="%1."/>
      <w:lvlJc w:val="left"/>
      <w:pPr>
        <w:tabs>
          <w:tab w:val="num" w:pos="360"/>
        </w:tabs>
        <w:ind w:left="284" w:hanging="284"/>
      </w:pPr>
      <w:rPr>
        <w:rFonts w:hint="default"/>
        <w:b/>
        <w:i w:val="0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77263D6A"/>
    <w:multiLevelType w:val="hybridMultilevel"/>
    <w:tmpl w:val="AE5479DE"/>
    <w:lvl w:ilvl="0" w:tplc="040C000D">
      <w:start w:val="1"/>
      <w:numFmt w:val="bullet"/>
      <w:lvlText w:val=""/>
      <w:lvlJc w:val="left"/>
      <w:pPr>
        <w:ind w:left="1004" w:hanging="360"/>
      </w:pPr>
      <w:rPr>
        <w:rFonts w:ascii="Wingdings" w:hAnsi="Wingdings" w:hint="default"/>
      </w:rPr>
    </w:lvl>
    <w:lvl w:ilvl="1" w:tplc="76A2C4C4">
      <w:start w:val="1"/>
      <w:numFmt w:val="bullet"/>
      <w:lvlText w:val="o"/>
      <w:lvlJc w:val="left"/>
      <w:pPr>
        <w:ind w:left="1134" w:hanging="335"/>
      </w:pPr>
      <w:rPr>
        <w:rFonts w:ascii="Courier New" w:hAnsi="Courier New" w:hint="default"/>
      </w:rPr>
    </w:lvl>
    <w:lvl w:ilvl="2" w:tplc="CC42BCF6">
      <w:start w:val="1"/>
      <w:numFmt w:val="bullet"/>
      <w:lvlText w:val=""/>
      <w:lvlJc w:val="left"/>
      <w:pPr>
        <w:ind w:left="1310" w:hanging="357"/>
      </w:pPr>
      <w:rPr>
        <w:rFonts w:ascii="Wingdings" w:hAnsi="Wingdings" w:hint="default"/>
      </w:rPr>
    </w:lvl>
    <w:lvl w:ilvl="3" w:tplc="43B4C33E">
      <w:start w:val="1"/>
      <w:numFmt w:val="bullet"/>
      <w:lvlText w:val=""/>
      <w:lvlJc w:val="left"/>
      <w:pPr>
        <w:ind w:left="1418" w:hanging="284"/>
      </w:pPr>
      <w:rPr>
        <w:rFonts w:ascii="Symbol" w:hAnsi="Symbol" w:hint="default"/>
      </w:rPr>
    </w:lvl>
    <w:lvl w:ilvl="4" w:tplc="B5364A88">
      <w:start w:val="1"/>
      <w:numFmt w:val="bullet"/>
      <w:lvlText w:val="o"/>
      <w:lvlJc w:val="left"/>
      <w:pPr>
        <w:ind w:left="1985" w:hanging="454"/>
      </w:pPr>
      <w:rPr>
        <w:rFonts w:ascii="Courier New" w:hAnsi="Courier New" w:hint="default"/>
      </w:rPr>
    </w:lvl>
    <w:lvl w:ilvl="5" w:tplc="040C000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4" w15:restartNumberingAfterBreak="0">
    <w:nsid w:val="79270EF2"/>
    <w:multiLevelType w:val="hybridMultilevel"/>
    <w:tmpl w:val="1938BB7E"/>
    <w:lvl w:ilvl="0" w:tplc="D136C2EC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76A2C4C4">
      <w:start w:val="1"/>
      <w:numFmt w:val="bullet"/>
      <w:lvlText w:val="o"/>
      <w:lvlJc w:val="left"/>
      <w:pPr>
        <w:ind w:left="1134" w:hanging="335"/>
      </w:pPr>
      <w:rPr>
        <w:rFonts w:ascii="Courier New" w:hAnsi="Courier New" w:hint="default"/>
      </w:rPr>
    </w:lvl>
    <w:lvl w:ilvl="2" w:tplc="CC42BCF6">
      <w:start w:val="1"/>
      <w:numFmt w:val="bullet"/>
      <w:lvlText w:val=""/>
      <w:lvlJc w:val="left"/>
      <w:pPr>
        <w:ind w:left="1310" w:hanging="357"/>
      </w:pPr>
      <w:rPr>
        <w:rFonts w:ascii="Wingdings" w:hAnsi="Wingdings" w:hint="default"/>
      </w:rPr>
    </w:lvl>
    <w:lvl w:ilvl="3" w:tplc="43B4C33E">
      <w:start w:val="1"/>
      <w:numFmt w:val="bullet"/>
      <w:lvlText w:val=""/>
      <w:lvlJc w:val="left"/>
      <w:pPr>
        <w:ind w:left="1418" w:hanging="284"/>
      </w:pPr>
      <w:rPr>
        <w:rFonts w:ascii="Symbol" w:hAnsi="Symbol" w:hint="default"/>
      </w:rPr>
    </w:lvl>
    <w:lvl w:ilvl="4" w:tplc="B5364A88">
      <w:start w:val="1"/>
      <w:numFmt w:val="bullet"/>
      <w:lvlText w:val="o"/>
      <w:lvlJc w:val="left"/>
      <w:pPr>
        <w:ind w:left="1985" w:hanging="454"/>
      </w:pPr>
      <w:rPr>
        <w:rFonts w:ascii="Courier New" w:hAnsi="Courier New" w:hint="default"/>
      </w:rPr>
    </w:lvl>
    <w:lvl w:ilvl="5" w:tplc="040C000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5" w15:restartNumberingAfterBreak="0">
    <w:nsid w:val="7AB241F4"/>
    <w:multiLevelType w:val="multilevel"/>
    <w:tmpl w:val="4DB0F284"/>
    <w:lvl w:ilvl="0">
      <w:start w:val="1"/>
      <w:numFmt w:val="upperLetter"/>
      <w:pStyle w:val="Titre1"/>
      <w:lvlText w:val="%1"/>
      <w:lvlJc w:val="left"/>
      <w:pPr>
        <w:ind w:left="0" w:hanging="992"/>
      </w:pPr>
      <w:rPr>
        <w:rFonts w:hint="default"/>
      </w:rPr>
    </w:lvl>
    <w:lvl w:ilvl="1">
      <w:start w:val="1"/>
      <w:numFmt w:val="decimal"/>
      <w:lvlRestart w:val="0"/>
      <w:pStyle w:val="Titre2"/>
      <w:lvlText w:val="%2"/>
      <w:lvlJc w:val="left"/>
      <w:pPr>
        <w:ind w:left="0" w:hanging="992"/>
      </w:pPr>
      <w:rPr>
        <w:rFonts w:hint="default"/>
      </w:rPr>
    </w:lvl>
    <w:lvl w:ilvl="2">
      <w:start w:val="1"/>
      <w:numFmt w:val="decimal"/>
      <w:pStyle w:val="Titre3"/>
      <w:lvlText w:val="%2.%3"/>
      <w:lvlJc w:val="left"/>
      <w:pPr>
        <w:ind w:left="0" w:hanging="992"/>
      </w:pPr>
      <w:rPr>
        <w:rFonts w:hint="default"/>
      </w:rPr>
    </w:lvl>
    <w:lvl w:ilvl="3">
      <w:start w:val="1"/>
      <w:numFmt w:val="decimal"/>
      <w:pStyle w:val="Titre4"/>
      <w:lvlText w:val="%2.%3.%4"/>
      <w:lvlJc w:val="left"/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pStyle w:val="Titre5"/>
      <w:lvlText w:val="%2.%3.%4.%5"/>
      <w:lvlJc w:val="left"/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5">
      <w:start w:val="1"/>
      <w:numFmt w:val="decimal"/>
      <w:pStyle w:val="Titre6"/>
      <w:lvlText w:val="%2.%3.%4.%5.%6"/>
      <w:lvlJc w:val="left"/>
      <w:pPr>
        <w:ind w:left="0" w:hanging="992"/>
      </w:pPr>
      <w:rPr>
        <w:rFonts w:hint="default"/>
      </w:rPr>
    </w:lvl>
    <w:lvl w:ilvl="6">
      <w:start w:val="1"/>
      <w:numFmt w:val="decimal"/>
      <w:pStyle w:val="Titre7"/>
      <w:lvlText w:val="%2.%3.%4.%5.%6.%7"/>
      <w:lvlJc w:val="left"/>
      <w:pPr>
        <w:ind w:left="0" w:hanging="992"/>
      </w:pPr>
      <w:rPr>
        <w:rFonts w:hint="default"/>
      </w:rPr>
    </w:lvl>
    <w:lvl w:ilvl="7">
      <w:start w:val="1"/>
      <w:numFmt w:val="decimal"/>
      <w:lvlText w:val="%2.%3.%4.%5.%6.%7.%8"/>
      <w:lvlJc w:val="left"/>
      <w:pPr>
        <w:ind w:left="0" w:hanging="992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0" w:hanging="992"/>
      </w:pPr>
      <w:rPr>
        <w:rFonts w:hint="default"/>
      </w:rPr>
    </w:lvl>
  </w:abstractNum>
  <w:abstractNum w:abstractNumId="26" w15:restartNumberingAfterBreak="0">
    <w:nsid w:val="7CEE09D4"/>
    <w:multiLevelType w:val="hybridMultilevel"/>
    <w:tmpl w:val="C3FE5E18"/>
    <w:lvl w:ilvl="0" w:tplc="C9B0E354">
      <w:start w:val="1"/>
      <w:numFmt w:val="bullet"/>
      <w:lvlText w:val=""/>
      <w:lvlJc w:val="left"/>
      <w:pPr>
        <w:ind w:left="916" w:hanging="207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10"/>
  </w:num>
  <w:num w:numId="3">
    <w:abstractNumId w:val="11"/>
  </w:num>
  <w:num w:numId="4">
    <w:abstractNumId w:val="26"/>
  </w:num>
  <w:num w:numId="5">
    <w:abstractNumId w:val="12"/>
  </w:num>
  <w:num w:numId="6">
    <w:abstractNumId w:val="25"/>
  </w:num>
  <w:num w:numId="7">
    <w:abstractNumId w:val="25"/>
  </w:num>
  <w:num w:numId="8">
    <w:abstractNumId w:val="16"/>
  </w:num>
  <w:num w:numId="9">
    <w:abstractNumId w:val="22"/>
  </w:num>
  <w:num w:numId="10">
    <w:abstractNumId w:val="15"/>
  </w:num>
  <w:num w:numId="11">
    <w:abstractNumId w:val="13"/>
  </w:num>
  <w:num w:numId="12">
    <w:abstractNumId w:val="3"/>
  </w:num>
  <w:num w:numId="13">
    <w:abstractNumId w:val="21"/>
  </w:num>
  <w:num w:numId="14">
    <w:abstractNumId w:val="20"/>
  </w:num>
  <w:num w:numId="15">
    <w:abstractNumId w:val="9"/>
  </w:num>
  <w:num w:numId="16">
    <w:abstractNumId w:val="23"/>
  </w:num>
  <w:num w:numId="17">
    <w:abstractNumId w:val="5"/>
  </w:num>
  <w:num w:numId="18">
    <w:abstractNumId w:val="6"/>
  </w:num>
  <w:num w:numId="19">
    <w:abstractNumId w:val="18"/>
  </w:num>
  <w:num w:numId="20">
    <w:abstractNumId w:val="24"/>
  </w:num>
  <w:num w:numId="21">
    <w:abstractNumId w:val="7"/>
  </w:num>
  <w:num w:numId="22">
    <w:abstractNumId w:val="20"/>
  </w:num>
  <w:num w:numId="23">
    <w:abstractNumId w:val="20"/>
  </w:num>
  <w:num w:numId="24">
    <w:abstractNumId w:val="20"/>
  </w:num>
  <w:num w:numId="25">
    <w:abstractNumId w:val="20"/>
  </w:num>
  <w:num w:numId="26">
    <w:abstractNumId w:val="0"/>
    <w:lvlOverride w:ilvl="0">
      <w:lvl w:ilvl="0">
        <w:start w:val="1"/>
        <w:numFmt w:val="bullet"/>
        <w:lvlText w:val=""/>
        <w:legacy w:legacy="1" w:legacySpace="0" w:legacyIndent="113"/>
        <w:lvlJc w:val="left"/>
        <w:pPr>
          <w:ind w:left="223" w:hanging="113"/>
        </w:pPr>
        <w:rPr>
          <w:rFonts w:ascii="Symbol" w:hAnsi="Symbol" w:hint="default"/>
          <w:sz w:val="10"/>
        </w:rPr>
      </w:lvl>
    </w:lvlOverride>
  </w:num>
  <w:num w:numId="27">
    <w:abstractNumId w:val="2"/>
  </w:num>
  <w:num w:numId="28">
    <w:abstractNumId w:val="17"/>
  </w:num>
  <w:num w:numId="29">
    <w:abstractNumId w:val="4"/>
  </w:num>
  <w:num w:numId="30">
    <w:abstractNumId w:val="14"/>
  </w:num>
  <w:num w:numId="31">
    <w:abstractNumId w:val="8"/>
  </w:num>
  <w:num w:numId="32">
    <w:abstractNumId w:val="19"/>
  </w:num>
  <w:num w:numId="33">
    <w:abstractNumId w:val="1"/>
  </w:num>
  <w:num w:numId="34">
    <w:abstractNumId w:val="25"/>
  </w:num>
  <w:num w:numId="35">
    <w:abstractNumId w:val="25"/>
  </w:num>
  <w:num w:numId="36">
    <w:abstractNumId w:val="25"/>
  </w:num>
  <w:num w:numId="37">
    <w:abstractNumId w:val="25"/>
  </w:num>
  <w:num w:numId="38">
    <w:abstractNumId w:val="25"/>
  </w:num>
  <w:num w:numId="39">
    <w:abstractNumId w:val="25"/>
  </w:num>
  <w:num w:numId="40">
    <w:abstractNumId w:val="25"/>
  </w:num>
  <w:num w:numId="41">
    <w:abstractNumId w:val="25"/>
  </w:num>
  <w:num w:numId="42">
    <w:abstractNumId w:val="10"/>
  </w:num>
  <w:num w:numId="43">
    <w:abstractNumId w:val="20"/>
  </w:num>
  <w:num w:numId="44">
    <w:abstractNumId w:val="25"/>
  </w:num>
  <w:num w:numId="45">
    <w:abstractNumId w:val="0"/>
    <w:lvlOverride w:ilvl="0">
      <w:lvl w:ilvl="0">
        <w:start w:val="1"/>
        <w:numFmt w:val="bullet"/>
        <w:lvlText w:val=""/>
        <w:legacy w:legacy="1" w:legacySpace="0" w:legacyIndent="113"/>
        <w:lvlJc w:val="left"/>
        <w:pPr>
          <w:ind w:left="223" w:hanging="113"/>
        </w:pPr>
        <w:rPr>
          <w:rFonts w:ascii="Symbol" w:hAnsi="Symbol" w:hint="default"/>
          <w:sz w:val="10"/>
        </w:rPr>
      </w:lvl>
    </w:lvlOverride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2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315B3"/>
    <w:rsid w:val="00003A1D"/>
    <w:rsid w:val="00016BD1"/>
    <w:rsid w:val="00020A09"/>
    <w:rsid w:val="0002182E"/>
    <w:rsid w:val="000230F9"/>
    <w:rsid w:val="00023A3E"/>
    <w:rsid w:val="00024F21"/>
    <w:rsid w:val="00030E4E"/>
    <w:rsid w:val="00034FBA"/>
    <w:rsid w:val="000432D3"/>
    <w:rsid w:val="000528F5"/>
    <w:rsid w:val="00080ADB"/>
    <w:rsid w:val="00092433"/>
    <w:rsid w:val="00094245"/>
    <w:rsid w:val="00096CAF"/>
    <w:rsid w:val="000A2084"/>
    <w:rsid w:val="000C06E5"/>
    <w:rsid w:val="000D264B"/>
    <w:rsid w:val="000E1E91"/>
    <w:rsid w:val="000E5A87"/>
    <w:rsid w:val="000E75D7"/>
    <w:rsid w:val="000F78DD"/>
    <w:rsid w:val="0010120B"/>
    <w:rsid w:val="001044C0"/>
    <w:rsid w:val="00104E48"/>
    <w:rsid w:val="00106B91"/>
    <w:rsid w:val="00111CA6"/>
    <w:rsid w:val="0015197D"/>
    <w:rsid w:val="001676F1"/>
    <w:rsid w:val="00180AD1"/>
    <w:rsid w:val="00186F01"/>
    <w:rsid w:val="00187C1A"/>
    <w:rsid w:val="00192A85"/>
    <w:rsid w:val="001C0527"/>
    <w:rsid w:val="001C32BB"/>
    <w:rsid w:val="001C79E2"/>
    <w:rsid w:val="001C7EF4"/>
    <w:rsid w:val="001D018F"/>
    <w:rsid w:val="001D296A"/>
    <w:rsid w:val="001F1B9A"/>
    <w:rsid w:val="001F23D5"/>
    <w:rsid w:val="001F6FC2"/>
    <w:rsid w:val="00206301"/>
    <w:rsid w:val="00207A30"/>
    <w:rsid w:val="002144CB"/>
    <w:rsid w:val="0022016B"/>
    <w:rsid w:val="00244B6C"/>
    <w:rsid w:val="00265BD4"/>
    <w:rsid w:val="00270190"/>
    <w:rsid w:val="002875A0"/>
    <w:rsid w:val="002C6F42"/>
    <w:rsid w:val="002F347E"/>
    <w:rsid w:val="002F486B"/>
    <w:rsid w:val="0030403F"/>
    <w:rsid w:val="00320E8C"/>
    <w:rsid w:val="003225FB"/>
    <w:rsid w:val="00334262"/>
    <w:rsid w:val="00346187"/>
    <w:rsid w:val="00353AC3"/>
    <w:rsid w:val="00355C92"/>
    <w:rsid w:val="00361B8C"/>
    <w:rsid w:val="00370950"/>
    <w:rsid w:val="0038250C"/>
    <w:rsid w:val="00382D38"/>
    <w:rsid w:val="003844EB"/>
    <w:rsid w:val="003A0B7D"/>
    <w:rsid w:val="003B0850"/>
    <w:rsid w:val="003B6092"/>
    <w:rsid w:val="003C1B24"/>
    <w:rsid w:val="003C7200"/>
    <w:rsid w:val="003E2C16"/>
    <w:rsid w:val="00415FDF"/>
    <w:rsid w:val="00442E07"/>
    <w:rsid w:val="00446993"/>
    <w:rsid w:val="00454B40"/>
    <w:rsid w:val="0046429D"/>
    <w:rsid w:val="00466C45"/>
    <w:rsid w:val="00474926"/>
    <w:rsid w:val="00484814"/>
    <w:rsid w:val="004A69D5"/>
    <w:rsid w:val="004A79D1"/>
    <w:rsid w:val="004B5CF6"/>
    <w:rsid w:val="004C084D"/>
    <w:rsid w:val="004C36E1"/>
    <w:rsid w:val="004C57AC"/>
    <w:rsid w:val="004C744B"/>
    <w:rsid w:val="004D03FA"/>
    <w:rsid w:val="004D576E"/>
    <w:rsid w:val="004E1E99"/>
    <w:rsid w:val="004F46CA"/>
    <w:rsid w:val="005211B7"/>
    <w:rsid w:val="0052524E"/>
    <w:rsid w:val="005323EF"/>
    <w:rsid w:val="005343AE"/>
    <w:rsid w:val="00536A87"/>
    <w:rsid w:val="00542CC5"/>
    <w:rsid w:val="00546BD6"/>
    <w:rsid w:val="00546FCC"/>
    <w:rsid w:val="00562BB7"/>
    <w:rsid w:val="00566928"/>
    <w:rsid w:val="00570571"/>
    <w:rsid w:val="005733BB"/>
    <w:rsid w:val="00581237"/>
    <w:rsid w:val="0059195C"/>
    <w:rsid w:val="00593690"/>
    <w:rsid w:val="00593CEB"/>
    <w:rsid w:val="005A5922"/>
    <w:rsid w:val="005B63DC"/>
    <w:rsid w:val="005C0E66"/>
    <w:rsid w:val="005C1770"/>
    <w:rsid w:val="005C3843"/>
    <w:rsid w:val="005E051A"/>
    <w:rsid w:val="005E0B53"/>
    <w:rsid w:val="005F2621"/>
    <w:rsid w:val="005F78D2"/>
    <w:rsid w:val="00603830"/>
    <w:rsid w:val="006114A0"/>
    <w:rsid w:val="006144E8"/>
    <w:rsid w:val="00622061"/>
    <w:rsid w:val="00622567"/>
    <w:rsid w:val="00622878"/>
    <w:rsid w:val="006241E2"/>
    <w:rsid w:val="0062748F"/>
    <w:rsid w:val="006308D6"/>
    <w:rsid w:val="00636B80"/>
    <w:rsid w:val="00642CAC"/>
    <w:rsid w:val="006455DE"/>
    <w:rsid w:val="0064638E"/>
    <w:rsid w:val="00647A0B"/>
    <w:rsid w:val="00655156"/>
    <w:rsid w:val="00670B90"/>
    <w:rsid w:val="00672365"/>
    <w:rsid w:val="00681931"/>
    <w:rsid w:val="0068556C"/>
    <w:rsid w:val="006928CD"/>
    <w:rsid w:val="006A1956"/>
    <w:rsid w:val="006B25CD"/>
    <w:rsid w:val="006B5CB4"/>
    <w:rsid w:val="006B6107"/>
    <w:rsid w:val="006C089F"/>
    <w:rsid w:val="006C2F07"/>
    <w:rsid w:val="006C5C39"/>
    <w:rsid w:val="006D4187"/>
    <w:rsid w:val="006D687C"/>
    <w:rsid w:val="006E4D87"/>
    <w:rsid w:val="006E7261"/>
    <w:rsid w:val="006E7440"/>
    <w:rsid w:val="007011FC"/>
    <w:rsid w:val="0070659E"/>
    <w:rsid w:val="0071675F"/>
    <w:rsid w:val="00716F9C"/>
    <w:rsid w:val="00723C25"/>
    <w:rsid w:val="00733034"/>
    <w:rsid w:val="00734824"/>
    <w:rsid w:val="00753E75"/>
    <w:rsid w:val="007567ED"/>
    <w:rsid w:val="00765BFB"/>
    <w:rsid w:val="007769DA"/>
    <w:rsid w:val="00792181"/>
    <w:rsid w:val="007949A6"/>
    <w:rsid w:val="007A2B84"/>
    <w:rsid w:val="007A51E8"/>
    <w:rsid w:val="007A692D"/>
    <w:rsid w:val="007A6D07"/>
    <w:rsid w:val="007A7840"/>
    <w:rsid w:val="007B0C64"/>
    <w:rsid w:val="007B19B1"/>
    <w:rsid w:val="007C75CF"/>
    <w:rsid w:val="007C7772"/>
    <w:rsid w:val="007D7FA8"/>
    <w:rsid w:val="007E2214"/>
    <w:rsid w:val="007E69BB"/>
    <w:rsid w:val="007E6C5F"/>
    <w:rsid w:val="007F157D"/>
    <w:rsid w:val="007F392F"/>
    <w:rsid w:val="008019BC"/>
    <w:rsid w:val="00812D73"/>
    <w:rsid w:val="008310F1"/>
    <w:rsid w:val="00831EB5"/>
    <w:rsid w:val="008342C0"/>
    <w:rsid w:val="008359BA"/>
    <w:rsid w:val="008452E5"/>
    <w:rsid w:val="00854DB6"/>
    <w:rsid w:val="0086034A"/>
    <w:rsid w:val="0086235F"/>
    <w:rsid w:val="008625D8"/>
    <w:rsid w:val="00866902"/>
    <w:rsid w:val="00871E4B"/>
    <w:rsid w:val="0087216A"/>
    <w:rsid w:val="00875409"/>
    <w:rsid w:val="00876303"/>
    <w:rsid w:val="00877817"/>
    <w:rsid w:val="00882B71"/>
    <w:rsid w:val="00885C9F"/>
    <w:rsid w:val="00894C93"/>
    <w:rsid w:val="008A11A9"/>
    <w:rsid w:val="008A1674"/>
    <w:rsid w:val="008A6000"/>
    <w:rsid w:val="008D3829"/>
    <w:rsid w:val="008E40F0"/>
    <w:rsid w:val="008F08CE"/>
    <w:rsid w:val="008F1D64"/>
    <w:rsid w:val="008F35A1"/>
    <w:rsid w:val="0090135C"/>
    <w:rsid w:val="00902721"/>
    <w:rsid w:val="009119BC"/>
    <w:rsid w:val="00912FC8"/>
    <w:rsid w:val="00931B7A"/>
    <w:rsid w:val="00947E0E"/>
    <w:rsid w:val="00960A76"/>
    <w:rsid w:val="00963B74"/>
    <w:rsid w:val="00964392"/>
    <w:rsid w:val="0097633C"/>
    <w:rsid w:val="0098045F"/>
    <w:rsid w:val="009832FD"/>
    <w:rsid w:val="009A4F86"/>
    <w:rsid w:val="009A5AAE"/>
    <w:rsid w:val="009B2816"/>
    <w:rsid w:val="009B6DA2"/>
    <w:rsid w:val="009B7A38"/>
    <w:rsid w:val="009D63BC"/>
    <w:rsid w:val="009D7F57"/>
    <w:rsid w:val="009E411E"/>
    <w:rsid w:val="00A03248"/>
    <w:rsid w:val="00A05EF4"/>
    <w:rsid w:val="00A11D35"/>
    <w:rsid w:val="00A3011E"/>
    <w:rsid w:val="00A31597"/>
    <w:rsid w:val="00A44F5A"/>
    <w:rsid w:val="00A65165"/>
    <w:rsid w:val="00A653AC"/>
    <w:rsid w:val="00A74E2C"/>
    <w:rsid w:val="00A760BB"/>
    <w:rsid w:val="00A777F8"/>
    <w:rsid w:val="00A8226F"/>
    <w:rsid w:val="00A850A5"/>
    <w:rsid w:val="00A9481E"/>
    <w:rsid w:val="00AA13AD"/>
    <w:rsid w:val="00AB0A4F"/>
    <w:rsid w:val="00AB1D22"/>
    <w:rsid w:val="00AB3B77"/>
    <w:rsid w:val="00AB73C6"/>
    <w:rsid w:val="00AC4CB7"/>
    <w:rsid w:val="00AC5661"/>
    <w:rsid w:val="00AE1ECC"/>
    <w:rsid w:val="00AE6700"/>
    <w:rsid w:val="00AF05AB"/>
    <w:rsid w:val="00AF612C"/>
    <w:rsid w:val="00B03439"/>
    <w:rsid w:val="00B27EA2"/>
    <w:rsid w:val="00B33596"/>
    <w:rsid w:val="00B34FA9"/>
    <w:rsid w:val="00B5047E"/>
    <w:rsid w:val="00B53F37"/>
    <w:rsid w:val="00B55FA4"/>
    <w:rsid w:val="00B6004B"/>
    <w:rsid w:val="00B72C73"/>
    <w:rsid w:val="00B77935"/>
    <w:rsid w:val="00B804EC"/>
    <w:rsid w:val="00B81EE3"/>
    <w:rsid w:val="00B849D8"/>
    <w:rsid w:val="00B86EBC"/>
    <w:rsid w:val="00BA2603"/>
    <w:rsid w:val="00BA6841"/>
    <w:rsid w:val="00BB0678"/>
    <w:rsid w:val="00BC189D"/>
    <w:rsid w:val="00BC28A3"/>
    <w:rsid w:val="00BD62DF"/>
    <w:rsid w:val="00BE1F20"/>
    <w:rsid w:val="00BF0A34"/>
    <w:rsid w:val="00BF2D20"/>
    <w:rsid w:val="00C00807"/>
    <w:rsid w:val="00C1114E"/>
    <w:rsid w:val="00C13345"/>
    <w:rsid w:val="00C25E64"/>
    <w:rsid w:val="00C34EC8"/>
    <w:rsid w:val="00C376BB"/>
    <w:rsid w:val="00C4186E"/>
    <w:rsid w:val="00C424D9"/>
    <w:rsid w:val="00C42559"/>
    <w:rsid w:val="00C501B6"/>
    <w:rsid w:val="00C578C9"/>
    <w:rsid w:val="00C64E25"/>
    <w:rsid w:val="00C66C74"/>
    <w:rsid w:val="00C721C2"/>
    <w:rsid w:val="00C74353"/>
    <w:rsid w:val="00C826CE"/>
    <w:rsid w:val="00CE29CA"/>
    <w:rsid w:val="00CE2BDC"/>
    <w:rsid w:val="00CF1875"/>
    <w:rsid w:val="00D01DFC"/>
    <w:rsid w:val="00D0531B"/>
    <w:rsid w:val="00D10715"/>
    <w:rsid w:val="00D13081"/>
    <w:rsid w:val="00D20071"/>
    <w:rsid w:val="00D232A1"/>
    <w:rsid w:val="00D32E97"/>
    <w:rsid w:val="00D55EF9"/>
    <w:rsid w:val="00D740F8"/>
    <w:rsid w:val="00D77B65"/>
    <w:rsid w:val="00D90EA6"/>
    <w:rsid w:val="00D922B2"/>
    <w:rsid w:val="00D931AF"/>
    <w:rsid w:val="00DA0281"/>
    <w:rsid w:val="00DA5460"/>
    <w:rsid w:val="00DB368C"/>
    <w:rsid w:val="00DC2A07"/>
    <w:rsid w:val="00DC69FD"/>
    <w:rsid w:val="00DD0963"/>
    <w:rsid w:val="00DD6E08"/>
    <w:rsid w:val="00DD7FEF"/>
    <w:rsid w:val="00E01921"/>
    <w:rsid w:val="00E061E0"/>
    <w:rsid w:val="00E23E57"/>
    <w:rsid w:val="00E315B3"/>
    <w:rsid w:val="00E33AC0"/>
    <w:rsid w:val="00E34F4D"/>
    <w:rsid w:val="00E37E20"/>
    <w:rsid w:val="00E51954"/>
    <w:rsid w:val="00E52BC9"/>
    <w:rsid w:val="00E56AB9"/>
    <w:rsid w:val="00E611AA"/>
    <w:rsid w:val="00E72DB5"/>
    <w:rsid w:val="00E764D5"/>
    <w:rsid w:val="00E86093"/>
    <w:rsid w:val="00E9244B"/>
    <w:rsid w:val="00EC03E2"/>
    <w:rsid w:val="00ED16CD"/>
    <w:rsid w:val="00ED4665"/>
    <w:rsid w:val="00EE1048"/>
    <w:rsid w:val="00EE5615"/>
    <w:rsid w:val="00EE6BEC"/>
    <w:rsid w:val="00EF136D"/>
    <w:rsid w:val="00F0432B"/>
    <w:rsid w:val="00F145D4"/>
    <w:rsid w:val="00F34418"/>
    <w:rsid w:val="00F422EF"/>
    <w:rsid w:val="00F52B1C"/>
    <w:rsid w:val="00F63AF2"/>
    <w:rsid w:val="00F81901"/>
    <w:rsid w:val="00F842C9"/>
    <w:rsid w:val="00F8721F"/>
    <w:rsid w:val="00F90321"/>
    <w:rsid w:val="00F930E9"/>
    <w:rsid w:val="00F95633"/>
    <w:rsid w:val="00FB2B85"/>
    <w:rsid w:val="00FE7429"/>
    <w:rsid w:val="00FF2E93"/>
    <w:rsid w:val="00FF54CB"/>
    <w:rsid w:val="00FF7E12"/>
    <w:rsid w:val="0794481F"/>
    <w:rsid w:val="16E9FF6C"/>
    <w:rsid w:val="1BE447EE"/>
    <w:rsid w:val="22867B41"/>
    <w:rsid w:val="37F01848"/>
    <w:rsid w:val="3AFA5399"/>
    <w:rsid w:val="3B49983B"/>
    <w:rsid w:val="410E7F8C"/>
    <w:rsid w:val="4283A12C"/>
    <w:rsid w:val="433B81C3"/>
    <w:rsid w:val="5E88DED9"/>
    <w:rsid w:val="6ABF5473"/>
    <w:rsid w:val="73B29570"/>
    <w:rsid w:val="79F16D46"/>
    <w:rsid w:val="7E1506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CC6D9B3"/>
  <w15:docId w15:val="{7289F528-53FF-42D2-880B-CDAFD5D021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fr-FR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3" w:qFormat="1"/>
    <w:lsdException w:name="heading 2" w:semiHidden="1" w:uiPriority="3" w:unhideWhenUsed="1" w:qFormat="1"/>
    <w:lsdException w:name="heading 3" w:semiHidden="1" w:uiPriority="3" w:unhideWhenUsed="1" w:qFormat="1"/>
    <w:lsdException w:name="heading 4" w:semiHidden="1" w:uiPriority="3" w:unhideWhenUsed="1" w:qFormat="1"/>
    <w:lsdException w:name="heading 5" w:semiHidden="1" w:uiPriority="3" w:unhideWhenUsed="1" w:qFormat="1"/>
    <w:lsdException w:name="heading 6" w:semiHidden="1" w:uiPriority="3" w:unhideWhenUsed="1" w:qFormat="1"/>
    <w:lsdException w:name="heading 7" w:semiHidden="1" w:uiPriority="3" w:unhideWhenUsed="1" w:qFormat="1"/>
    <w:lsdException w:name="heading 8" w:semiHidden="1" w:uiPriority="3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2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2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/>
    <w:lsdException w:name="Intense Reference" w:uiPriority="32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C34EC8"/>
    <w:pPr>
      <w:spacing w:after="120"/>
      <w:jc w:val="both"/>
    </w:pPr>
    <w:rPr>
      <w:sz w:val="20"/>
    </w:rPr>
  </w:style>
  <w:style w:type="paragraph" w:styleId="Titre1">
    <w:name w:val="heading 1"/>
    <w:basedOn w:val="Normal"/>
    <w:next w:val="Titre2"/>
    <w:link w:val="Titre1Car"/>
    <w:uiPriority w:val="3"/>
    <w:qFormat/>
    <w:rsid w:val="00C34EC8"/>
    <w:pPr>
      <w:keepNext/>
      <w:keepLines/>
      <w:numPr>
        <w:numId w:val="41"/>
      </w:numPr>
      <w:spacing w:before="240"/>
      <w:jc w:val="left"/>
      <w:outlineLvl w:val="0"/>
    </w:pPr>
    <w:rPr>
      <w:rFonts w:asciiTheme="majorHAnsi" w:eastAsiaTheme="majorEastAsia" w:hAnsiTheme="majorHAnsi" w:cstheme="majorBidi"/>
      <w:b/>
      <w:caps/>
      <w:color w:val="008795" w:themeColor="text2"/>
      <w:sz w:val="28"/>
      <w:szCs w:val="36"/>
    </w:rPr>
  </w:style>
  <w:style w:type="paragraph" w:styleId="Titre2">
    <w:name w:val="heading 2"/>
    <w:basedOn w:val="Normal"/>
    <w:next w:val="Titre3"/>
    <w:link w:val="Titre2Car"/>
    <w:uiPriority w:val="3"/>
    <w:qFormat/>
    <w:rsid w:val="00C34EC8"/>
    <w:pPr>
      <w:keepNext/>
      <w:keepLines/>
      <w:numPr>
        <w:ilvl w:val="1"/>
        <w:numId w:val="41"/>
      </w:numPr>
      <w:spacing w:before="120"/>
      <w:jc w:val="left"/>
      <w:outlineLvl w:val="1"/>
    </w:pPr>
    <w:rPr>
      <w:rFonts w:asciiTheme="majorHAnsi" w:eastAsiaTheme="majorEastAsia" w:hAnsiTheme="majorHAnsi" w:cstheme="majorBidi"/>
      <w:b/>
      <w:color w:val="008795" w:themeColor="text2"/>
      <w:sz w:val="28"/>
      <w:szCs w:val="32"/>
    </w:rPr>
  </w:style>
  <w:style w:type="paragraph" w:styleId="Titre3">
    <w:name w:val="heading 3"/>
    <w:basedOn w:val="Normal"/>
    <w:next w:val="Normal"/>
    <w:link w:val="Titre3Car"/>
    <w:uiPriority w:val="3"/>
    <w:qFormat/>
    <w:rsid w:val="00C34EC8"/>
    <w:pPr>
      <w:keepNext/>
      <w:keepLines/>
      <w:numPr>
        <w:ilvl w:val="2"/>
        <w:numId w:val="41"/>
      </w:numPr>
      <w:spacing w:before="120"/>
      <w:jc w:val="left"/>
      <w:outlineLvl w:val="2"/>
    </w:pPr>
    <w:rPr>
      <w:rFonts w:asciiTheme="majorHAnsi" w:eastAsiaTheme="majorEastAsia" w:hAnsiTheme="majorHAnsi" w:cstheme="majorBidi"/>
      <w:color w:val="008795" w:themeColor="text2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3"/>
    <w:qFormat/>
    <w:rsid w:val="00C34EC8"/>
    <w:pPr>
      <w:keepNext/>
      <w:keepLines/>
      <w:numPr>
        <w:ilvl w:val="3"/>
        <w:numId w:val="41"/>
      </w:numPr>
      <w:spacing w:before="120" w:after="40"/>
      <w:jc w:val="left"/>
      <w:outlineLvl w:val="3"/>
    </w:pPr>
    <w:rPr>
      <w:rFonts w:asciiTheme="majorHAnsi" w:eastAsiaTheme="majorEastAsia" w:hAnsiTheme="majorHAnsi" w:cstheme="majorBidi"/>
      <w:b/>
      <w:sz w:val="24"/>
      <w:szCs w:val="24"/>
    </w:rPr>
  </w:style>
  <w:style w:type="paragraph" w:styleId="Titre5">
    <w:name w:val="heading 5"/>
    <w:basedOn w:val="Normal"/>
    <w:next w:val="Normal"/>
    <w:link w:val="Titre5Car"/>
    <w:uiPriority w:val="3"/>
    <w:qFormat/>
    <w:rsid w:val="00C34EC8"/>
    <w:pPr>
      <w:keepNext/>
      <w:keepLines/>
      <w:numPr>
        <w:ilvl w:val="4"/>
        <w:numId w:val="41"/>
      </w:numPr>
      <w:spacing w:before="40"/>
      <w:jc w:val="left"/>
      <w:outlineLvl w:val="4"/>
    </w:pPr>
    <w:rPr>
      <w:rFonts w:asciiTheme="majorHAnsi" w:eastAsiaTheme="majorEastAsia" w:hAnsiTheme="majorHAnsi" w:cstheme="majorBidi"/>
      <w:caps/>
    </w:rPr>
  </w:style>
  <w:style w:type="paragraph" w:styleId="Titre6">
    <w:name w:val="heading 6"/>
    <w:basedOn w:val="Normal"/>
    <w:next w:val="Normal"/>
    <w:link w:val="Titre6Car"/>
    <w:uiPriority w:val="3"/>
    <w:qFormat/>
    <w:rsid w:val="00C34EC8"/>
    <w:pPr>
      <w:keepNext/>
      <w:keepLines/>
      <w:numPr>
        <w:ilvl w:val="5"/>
        <w:numId w:val="41"/>
      </w:numPr>
      <w:spacing w:before="40"/>
      <w:jc w:val="left"/>
      <w:outlineLvl w:val="5"/>
    </w:pPr>
    <w:rPr>
      <w:rFonts w:asciiTheme="majorHAnsi" w:eastAsiaTheme="majorEastAsia" w:hAnsiTheme="majorHAnsi" w:cstheme="majorBidi"/>
      <w:i/>
      <w:iCs/>
      <w:caps/>
      <w:color w:val="003333" w:themeColor="accent1" w:themeShade="80"/>
    </w:rPr>
  </w:style>
  <w:style w:type="paragraph" w:styleId="Titre7">
    <w:name w:val="heading 7"/>
    <w:basedOn w:val="Normal"/>
    <w:next w:val="Normal"/>
    <w:link w:val="Titre7Car"/>
    <w:uiPriority w:val="3"/>
    <w:qFormat/>
    <w:rsid w:val="00C34EC8"/>
    <w:pPr>
      <w:keepNext/>
      <w:keepLines/>
      <w:numPr>
        <w:ilvl w:val="6"/>
        <w:numId w:val="41"/>
      </w:numPr>
      <w:spacing w:before="40"/>
      <w:jc w:val="left"/>
      <w:outlineLvl w:val="6"/>
    </w:pPr>
    <w:rPr>
      <w:rFonts w:asciiTheme="majorHAnsi" w:eastAsiaTheme="majorEastAsia" w:hAnsiTheme="majorHAnsi" w:cstheme="majorBidi"/>
      <w:b/>
      <w:bCs/>
      <w:color w:val="003333" w:themeColor="accent1" w:themeShade="80"/>
    </w:rPr>
  </w:style>
  <w:style w:type="paragraph" w:styleId="Titre8">
    <w:name w:val="heading 8"/>
    <w:basedOn w:val="Normal"/>
    <w:next w:val="Normal"/>
    <w:link w:val="Titre8Car"/>
    <w:uiPriority w:val="3"/>
    <w:unhideWhenUsed/>
    <w:qFormat/>
    <w:rsid w:val="00C34EC8"/>
    <w:pPr>
      <w:keepNext/>
      <w:keepLines/>
      <w:numPr>
        <w:ilvl w:val="7"/>
        <w:numId w:val="24"/>
      </w:numPr>
      <w:spacing w:before="40"/>
      <w:ind w:left="0" w:hanging="992"/>
      <w:jc w:val="left"/>
      <w:outlineLvl w:val="7"/>
    </w:pPr>
    <w:rPr>
      <w:rFonts w:asciiTheme="majorHAnsi" w:eastAsiaTheme="majorEastAsia" w:hAnsiTheme="majorHAnsi" w:cstheme="majorBidi"/>
      <w:b/>
      <w:bCs/>
      <w:i/>
      <w:iCs/>
      <w:color w:val="003333" w:themeColor="accent1" w:themeShade="80"/>
    </w:rPr>
  </w:style>
  <w:style w:type="paragraph" w:styleId="Titre9">
    <w:name w:val="heading 9"/>
    <w:basedOn w:val="Normal"/>
    <w:next w:val="Normal"/>
    <w:link w:val="Titre9Car"/>
    <w:uiPriority w:val="9"/>
    <w:unhideWhenUsed/>
    <w:qFormat/>
    <w:rsid w:val="00C34EC8"/>
    <w:pPr>
      <w:keepNext/>
      <w:keepLines/>
      <w:numPr>
        <w:ilvl w:val="8"/>
        <w:numId w:val="2"/>
      </w:numPr>
      <w:spacing w:before="40"/>
      <w:ind w:left="0" w:hanging="992"/>
      <w:jc w:val="left"/>
      <w:outlineLvl w:val="8"/>
    </w:pPr>
    <w:rPr>
      <w:rFonts w:asciiTheme="majorHAnsi" w:eastAsiaTheme="majorEastAsia" w:hAnsiTheme="majorHAnsi" w:cstheme="majorBidi"/>
      <w:i/>
      <w:iCs/>
      <w:color w:val="003333" w:themeColor="accent1" w:themeShade="80"/>
      <w:sz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3"/>
    <w:rsid w:val="00C34EC8"/>
    <w:rPr>
      <w:rFonts w:asciiTheme="majorHAnsi" w:eastAsiaTheme="majorEastAsia" w:hAnsiTheme="majorHAnsi" w:cstheme="majorBidi"/>
      <w:b/>
      <w:caps/>
      <w:color w:val="008795" w:themeColor="text2"/>
      <w:sz w:val="28"/>
      <w:szCs w:val="36"/>
    </w:rPr>
  </w:style>
  <w:style w:type="character" w:customStyle="1" w:styleId="Titre2Car">
    <w:name w:val="Titre 2 Car"/>
    <w:basedOn w:val="Policepardfaut"/>
    <w:link w:val="Titre2"/>
    <w:uiPriority w:val="3"/>
    <w:rsid w:val="00C34EC8"/>
    <w:rPr>
      <w:rFonts w:asciiTheme="majorHAnsi" w:eastAsiaTheme="majorEastAsia" w:hAnsiTheme="majorHAnsi" w:cstheme="majorBidi"/>
      <w:b/>
      <w:color w:val="008795" w:themeColor="text2"/>
      <w:sz w:val="28"/>
      <w:szCs w:val="32"/>
    </w:rPr>
  </w:style>
  <w:style w:type="character" w:customStyle="1" w:styleId="Titre3Car">
    <w:name w:val="Titre 3 Car"/>
    <w:basedOn w:val="Policepardfaut"/>
    <w:link w:val="Titre3"/>
    <w:uiPriority w:val="3"/>
    <w:rsid w:val="00C34EC8"/>
    <w:rPr>
      <w:rFonts w:asciiTheme="majorHAnsi" w:eastAsiaTheme="majorEastAsia" w:hAnsiTheme="majorHAnsi" w:cstheme="majorBidi"/>
      <w:color w:val="008795" w:themeColor="text2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3"/>
    <w:rsid w:val="00C34EC8"/>
    <w:rPr>
      <w:rFonts w:asciiTheme="majorHAnsi" w:eastAsiaTheme="majorEastAsia" w:hAnsiTheme="majorHAnsi" w:cstheme="majorBidi"/>
      <w:b/>
      <w:sz w:val="24"/>
      <w:szCs w:val="24"/>
    </w:rPr>
  </w:style>
  <w:style w:type="character" w:customStyle="1" w:styleId="Titre5Car">
    <w:name w:val="Titre 5 Car"/>
    <w:basedOn w:val="Policepardfaut"/>
    <w:link w:val="Titre5"/>
    <w:uiPriority w:val="3"/>
    <w:rsid w:val="00C34EC8"/>
    <w:rPr>
      <w:rFonts w:asciiTheme="majorHAnsi" w:eastAsiaTheme="majorEastAsia" w:hAnsiTheme="majorHAnsi" w:cstheme="majorBidi"/>
      <w:caps/>
      <w:sz w:val="20"/>
    </w:rPr>
  </w:style>
  <w:style w:type="character" w:customStyle="1" w:styleId="Titre6Car">
    <w:name w:val="Titre 6 Car"/>
    <w:basedOn w:val="Policepardfaut"/>
    <w:link w:val="Titre6"/>
    <w:uiPriority w:val="3"/>
    <w:rsid w:val="00C34EC8"/>
    <w:rPr>
      <w:rFonts w:asciiTheme="majorHAnsi" w:eastAsiaTheme="majorEastAsia" w:hAnsiTheme="majorHAnsi" w:cstheme="majorBidi"/>
      <w:i/>
      <w:iCs/>
      <w:caps/>
      <w:color w:val="003333" w:themeColor="accent1" w:themeShade="80"/>
      <w:sz w:val="20"/>
    </w:rPr>
  </w:style>
  <w:style w:type="character" w:customStyle="1" w:styleId="Titre7Car">
    <w:name w:val="Titre 7 Car"/>
    <w:basedOn w:val="Policepardfaut"/>
    <w:link w:val="Titre7"/>
    <w:uiPriority w:val="3"/>
    <w:rsid w:val="00C34EC8"/>
    <w:rPr>
      <w:rFonts w:asciiTheme="majorHAnsi" w:eastAsiaTheme="majorEastAsia" w:hAnsiTheme="majorHAnsi" w:cstheme="majorBidi"/>
      <w:b/>
      <w:bCs/>
      <w:color w:val="003333" w:themeColor="accent1" w:themeShade="80"/>
      <w:sz w:val="20"/>
    </w:rPr>
  </w:style>
  <w:style w:type="character" w:customStyle="1" w:styleId="Titre8Car">
    <w:name w:val="Titre 8 Car"/>
    <w:basedOn w:val="Policepardfaut"/>
    <w:link w:val="Titre8"/>
    <w:uiPriority w:val="3"/>
    <w:rsid w:val="00C34EC8"/>
    <w:rPr>
      <w:rFonts w:asciiTheme="majorHAnsi" w:eastAsiaTheme="majorEastAsia" w:hAnsiTheme="majorHAnsi" w:cstheme="majorBidi"/>
      <w:b/>
      <w:bCs/>
      <w:i/>
      <w:iCs/>
      <w:color w:val="003333" w:themeColor="accent1" w:themeShade="80"/>
      <w:sz w:val="20"/>
    </w:rPr>
  </w:style>
  <w:style w:type="character" w:customStyle="1" w:styleId="Titre9Car">
    <w:name w:val="Titre 9 Car"/>
    <w:basedOn w:val="Policepardfaut"/>
    <w:link w:val="Titre9"/>
    <w:uiPriority w:val="9"/>
    <w:rsid w:val="00C34EC8"/>
    <w:rPr>
      <w:rFonts w:asciiTheme="majorHAnsi" w:eastAsiaTheme="majorEastAsia" w:hAnsiTheme="majorHAnsi" w:cstheme="majorBidi"/>
      <w:i/>
      <w:iCs/>
      <w:color w:val="003333" w:themeColor="accent1" w:themeShade="80"/>
    </w:rPr>
  </w:style>
  <w:style w:type="paragraph" w:styleId="Lgende">
    <w:name w:val="caption"/>
    <w:aliases w:val="tab n4"/>
    <w:basedOn w:val="Normal"/>
    <w:next w:val="Normal"/>
    <w:link w:val="LgendeCar"/>
    <w:uiPriority w:val="99"/>
    <w:unhideWhenUsed/>
    <w:qFormat/>
    <w:rsid w:val="00C34EC8"/>
    <w:rPr>
      <w:b/>
      <w:bCs/>
      <w:smallCaps/>
      <w:color w:val="006666" w:themeColor="accent1"/>
    </w:rPr>
  </w:style>
  <w:style w:type="paragraph" w:styleId="Sansinterligne">
    <w:name w:val="No Spacing"/>
    <w:basedOn w:val="Normal"/>
    <w:uiPriority w:val="1"/>
    <w:rsid w:val="00F930E9"/>
    <w:pPr>
      <w:spacing w:after="0"/>
    </w:pPr>
    <w:rPr>
      <w:szCs w:val="32"/>
    </w:rPr>
  </w:style>
  <w:style w:type="paragraph" w:styleId="En-tte">
    <w:name w:val="header"/>
    <w:basedOn w:val="Normal"/>
    <w:link w:val="En-tteCar"/>
    <w:uiPriority w:val="2"/>
    <w:rsid w:val="00FE7429"/>
    <w:pPr>
      <w:tabs>
        <w:tab w:val="center" w:pos="4536"/>
        <w:tab w:val="right" w:pos="9072"/>
      </w:tabs>
    </w:pPr>
    <w:rPr>
      <w:sz w:val="18"/>
    </w:rPr>
  </w:style>
  <w:style w:type="character" w:customStyle="1" w:styleId="En-tteCar">
    <w:name w:val="En-tête Car"/>
    <w:basedOn w:val="Policepardfaut"/>
    <w:link w:val="En-tte"/>
    <w:uiPriority w:val="2"/>
    <w:rsid w:val="00FE7429"/>
    <w:rPr>
      <w:sz w:val="18"/>
    </w:rPr>
  </w:style>
  <w:style w:type="paragraph" w:styleId="Pieddepage">
    <w:name w:val="footer"/>
    <w:basedOn w:val="Normal"/>
    <w:link w:val="PieddepageCar"/>
    <w:uiPriority w:val="2"/>
    <w:rsid w:val="00E764D5"/>
    <w:pPr>
      <w:tabs>
        <w:tab w:val="center" w:pos="4536"/>
        <w:tab w:val="right" w:pos="9072"/>
      </w:tabs>
      <w:spacing w:after="0"/>
      <w:jc w:val="center"/>
    </w:pPr>
    <w:rPr>
      <w:noProof/>
      <w:sz w:val="16"/>
    </w:rPr>
  </w:style>
  <w:style w:type="character" w:styleId="lev">
    <w:name w:val="Strong"/>
    <w:basedOn w:val="Policepardfaut"/>
    <w:uiPriority w:val="22"/>
    <w:unhideWhenUsed/>
    <w:qFormat/>
    <w:rsid w:val="00C34EC8"/>
    <w:rPr>
      <w:rFonts w:asciiTheme="minorHAnsi" w:hAnsiTheme="minorHAnsi"/>
      <w:b/>
      <w:bCs/>
      <w:color w:val="006666" w:themeColor="accent1"/>
      <w:sz w:val="24"/>
    </w:rPr>
  </w:style>
  <w:style w:type="character" w:styleId="Accentuation">
    <w:name w:val="Emphasis"/>
    <w:basedOn w:val="Policepardfaut"/>
    <w:uiPriority w:val="20"/>
    <w:unhideWhenUsed/>
    <w:qFormat/>
    <w:rsid w:val="00C34EC8"/>
    <w:rPr>
      <w:rFonts w:asciiTheme="minorHAnsi" w:hAnsiTheme="minorHAnsi"/>
      <w:b/>
      <w:i w:val="0"/>
      <w:iCs/>
      <w:color w:val="006666" w:themeColor="accent1"/>
      <w:sz w:val="20"/>
    </w:rPr>
  </w:style>
  <w:style w:type="character" w:customStyle="1" w:styleId="PieddepageCar">
    <w:name w:val="Pied de page Car"/>
    <w:basedOn w:val="Policepardfaut"/>
    <w:link w:val="Pieddepage"/>
    <w:uiPriority w:val="2"/>
    <w:rsid w:val="00E764D5"/>
    <w:rPr>
      <w:noProof/>
      <w:sz w:val="16"/>
    </w:rPr>
  </w:style>
  <w:style w:type="paragraph" w:styleId="Citation">
    <w:name w:val="Quote"/>
    <w:basedOn w:val="Normal"/>
    <w:next w:val="Normal"/>
    <w:link w:val="CitationCar"/>
    <w:uiPriority w:val="29"/>
    <w:rsid w:val="003B0850"/>
    <w:rPr>
      <w:rFonts w:cstheme="majorBidi"/>
      <w:i/>
    </w:rPr>
  </w:style>
  <w:style w:type="character" w:customStyle="1" w:styleId="CitationCar">
    <w:name w:val="Citation Car"/>
    <w:basedOn w:val="Policepardfaut"/>
    <w:link w:val="Citation"/>
    <w:uiPriority w:val="29"/>
    <w:rsid w:val="003B0850"/>
    <w:rPr>
      <w:rFonts w:cstheme="majorBidi"/>
      <w:i/>
      <w:sz w:val="24"/>
      <w:szCs w:val="24"/>
    </w:rPr>
  </w:style>
  <w:style w:type="paragraph" w:styleId="Citationintense">
    <w:name w:val="Intense Quote"/>
    <w:basedOn w:val="Normal"/>
    <w:next w:val="Normal"/>
    <w:link w:val="CitationintenseCar"/>
    <w:uiPriority w:val="30"/>
    <w:rsid w:val="003B0850"/>
    <w:pPr>
      <w:ind w:left="720" w:right="720"/>
    </w:pPr>
    <w:rPr>
      <w:rFonts w:cstheme="majorBidi"/>
      <w:b/>
      <w:i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3B0850"/>
    <w:rPr>
      <w:rFonts w:cstheme="majorBidi"/>
      <w:b/>
      <w:i/>
      <w:sz w:val="24"/>
    </w:rPr>
  </w:style>
  <w:style w:type="character" w:styleId="Accentuationlgre">
    <w:name w:val="Subtle Emphasis"/>
    <w:basedOn w:val="Policepardfaut"/>
    <w:uiPriority w:val="19"/>
    <w:unhideWhenUsed/>
    <w:qFormat/>
    <w:rsid w:val="00C34EC8"/>
    <w:rPr>
      <w:i/>
      <w:iCs/>
      <w:color w:val="595959" w:themeColor="text1" w:themeTint="A6"/>
    </w:rPr>
  </w:style>
  <w:style w:type="character" w:styleId="Accentuationintense">
    <w:name w:val="Intense Emphasis"/>
    <w:basedOn w:val="Policepardfaut"/>
    <w:uiPriority w:val="21"/>
    <w:unhideWhenUsed/>
    <w:qFormat/>
    <w:rsid w:val="00C34EC8"/>
    <w:rPr>
      <w:b/>
      <w:bCs/>
      <w:i/>
      <w:iCs/>
    </w:rPr>
  </w:style>
  <w:style w:type="character" w:styleId="Rfrencelgre">
    <w:name w:val="Subtle Reference"/>
    <w:basedOn w:val="Policepardfaut"/>
    <w:uiPriority w:val="31"/>
    <w:rsid w:val="003B0850"/>
    <w:rPr>
      <w:sz w:val="24"/>
      <w:szCs w:val="24"/>
      <w:u w:val="single"/>
    </w:rPr>
  </w:style>
  <w:style w:type="character" w:styleId="Rfrenceintense">
    <w:name w:val="Intense Reference"/>
    <w:basedOn w:val="Policepardfaut"/>
    <w:uiPriority w:val="32"/>
    <w:rsid w:val="003B0850"/>
    <w:rPr>
      <w:b/>
      <w:sz w:val="24"/>
      <w:u w:val="single"/>
    </w:rPr>
  </w:style>
  <w:style w:type="table" w:styleId="Grilledutableau">
    <w:name w:val="Table Grid"/>
    <w:basedOn w:val="TableauNormal"/>
    <w:uiPriority w:val="39"/>
    <w:rsid w:val="0022016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detabledesmatires">
    <w:name w:val="TOC Heading"/>
    <w:basedOn w:val="Titre1"/>
    <w:next w:val="Normal"/>
    <w:uiPriority w:val="39"/>
    <w:qFormat/>
    <w:rsid w:val="00C34EC8"/>
    <w:pPr>
      <w:numPr>
        <w:numId w:val="0"/>
      </w:numPr>
      <w:outlineLvl w:val="9"/>
    </w:pPr>
  </w:style>
  <w:style w:type="paragraph" w:styleId="Paragraphedeliste">
    <w:name w:val="List Paragraph"/>
    <w:aliases w:val="Tab n1,Tab 1"/>
    <w:basedOn w:val="Normal"/>
    <w:link w:val="ParagraphedelisteCar"/>
    <w:uiPriority w:val="1"/>
    <w:qFormat/>
    <w:rsid w:val="00C34EC8"/>
    <w:pPr>
      <w:numPr>
        <w:numId w:val="1"/>
      </w:numPr>
      <w:spacing w:after="0"/>
      <w:ind w:left="1003" w:hanging="357"/>
      <w:contextualSpacing/>
    </w:pPr>
    <w:rPr>
      <w:rFonts w:ascii="Calibri" w:hAnsi="Calibri"/>
      <w:szCs w:val="20"/>
      <w:lang w:eastAsia="fr-FR"/>
    </w:rPr>
  </w:style>
  <w:style w:type="character" w:customStyle="1" w:styleId="ParagraphedelisteCar">
    <w:name w:val="Paragraphe de liste Car"/>
    <w:aliases w:val="Tab n1 Car,Tab 1 Car"/>
    <w:basedOn w:val="Policepardfaut"/>
    <w:link w:val="Paragraphedeliste"/>
    <w:uiPriority w:val="1"/>
    <w:rsid w:val="00C34EC8"/>
    <w:rPr>
      <w:rFonts w:ascii="Calibri" w:hAnsi="Calibri"/>
      <w:sz w:val="20"/>
      <w:szCs w:val="20"/>
      <w:lang w:eastAsia="fr-FR"/>
    </w:rPr>
  </w:style>
  <w:style w:type="paragraph" w:customStyle="1" w:styleId="pieddepage0">
    <w:name w:val="pied de page"/>
    <w:uiPriority w:val="1"/>
    <w:qFormat/>
    <w:rsid w:val="00C34EC8"/>
    <w:rPr>
      <w:rFonts w:asciiTheme="majorHAnsi" w:eastAsiaTheme="majorEastAsia" w:hAnsiTheme="majorHAnsi" w:cstheme="majorBidi"/>
      <w:color w:val="000000" w:themeColor="text1"/>
      <w:sz w:val="16"/>
      <w:szCs w:val="16"/>
      <w:lang w:eastAsia="fr-FR"/>
    </w:rPr>
  </w:style>
  <w:style w:type="paragraph" w:styleId="Titre">
    <w:name w:val="Title"/>
    <w:aliases w:val="Tab N2"/>
    <w:basedOn w:val="pieddepage0"/>
    <w:next w:val="Normal"/>
    <w:link w:val="TitreCar"/>
    <w:uiPriority w:val="2"/>
    <w:qFormat/>
    <w:rsid w:val="00C34EC8"/>
    <w:rPr>
      <w:rFonts w:ascii="Calibri Light" w:hAnsi="Calibri Light"/>
      <w:b/>
      <w:color w:val="008795" w:themeColor="text2"/>
      <w:sz w:val="28"/>
      <w:szCs w:val="22"/>
    </w:rPr>
  </w:style>
  <w:style w:type="character" w:customStyle="1" w:styleId="TitreCar">
    <w:name w:val="Titre Car"/>
    <w:aliases w:val="Tab N2 Car"/>
    <w:basedOn w:val="Policepardfaut"/>
    <w:link w:val="Titre"/>
    <w:uiPriority w:val="2"/>
    <w:rsid w:val="00C34EC8"/>
    <w:rPr>
      <w:rFonts w:ascii="Calibri Light" w:eastAsiaTheme="majorEastAsia" w:hAnsi="Calibri Light" w:cstheme="majorBidi"/>
      <w:b/>
      <w:color w:val="008795" w:themeColor="text2"/>
      <w:sz w:val="28"/>
      <w:lang w:eastAsia="fr-FR"/>
    </w:rPr>
  </w:style>
  <w:style w:type="paragraph" w:styleId="TM1">
    <w:name w:val="toc 1"/>
    <w:basedOn w:val="Normal"/>
    <w:next w:val="Normal"/>
    <w:autoRedefine/>
    <w:uiPriority w:val="39"/>
    <w:unhideWhenUsed/>
    <w:rsid w:val="0097633C"/>
    <w:pPr>
      <w:tabs>
        <w:tab w:val="left" w:pos="440"/>
        <w:tab w:val="right" w:leader="dot" w:pos="9628"/>
      </w:tabs>
      <w:spacing w:before="120"/>
    </w:pPr>
    <w:rPr>
      <w:caps/>
      <w:noProof/>
      <w:color w:val="006666" w:themeColor="accent1"/>
    </w:rPr>
  </w:style>
  <w:style w:type="paragraph" w:styleId="TM2">
    <w:name w:val="toc 2"/>
    <w:basedOn w:val="Normal"/>
    <w:next w:val="Normal"/>
    <w:autoRedefine/>
    <w:uiPriority w:val="39"/>
    <w:unhideWhenUsed/>
    <w:rsid w:val="0097633C"/>
    <w:pPr>
      <w:tabs>
        <w:tab w:val="left" w:pos="880"/>
        <w:tab w:val="right" w:leader="dot" w:pos="9628"/>
      </w:tabs>
      <w:ind w:left="198"/>
    </w:pPr>
    <w:rPr>
      <w:noProof/>
    </w:rPr>
  </w:style>
  <w:style w:type="paragraph" w:styleId="TM3">
    <w:name w:val="toc 3"/>
    <w:basedOn w:val="Normal"/>
    <w:next w:val="Normal"/>
    <w:autoRedefine/>
    <w:uiPriority w:val="39"/>
    <w:unhideWhenUsed/>
    <w:rsid w:val="0097633C"/>
    <w:pPr>
      <w:tabs>
        <w:tab w:val="left" w:pos="1100"/>
        <w:tab w:val="right" w:leader="dot" w:pos="9628"/>
      </w:tabs>
      <w:ind w:left="403"/>
    </w:pPr>
    <w:rPr>
      <w:sz w:val="18"/>
    </w:rPr>
  </w:style>
  <w:style w:type="character" w:styleId="Lienhypertexte">
    <w:name w:val="Hyperlink"/>
    <w:basedOn w:val="Policepardfaut"/>
    <w:uiPriority w:val="99"/>
    <w:unhideWhenUsed/>
    <w:rsid w:val="001F23D5"/>
    <w:rPr>
      <w:color w:val="0563C1" w:themeColor="hyperlink"/>
      <w:u w:val="single"/>
    </w:rPr>
  </w:style>
  <w:style w:type="paragraph" w:styleId="Textebrut">
    <w:name w:val="Plain Text"/>
    <w:basedOn w:val="Normal"/>
    <w:link w:val="TextebrutCar"/>
    <w:uiPriority w:val="99"/>
    <w:unhideWhenUsed/>
    <w:qFormat/>
    <w:rsid w:val="00C34EC8"/>
    <w:pPr>
      <w:spacing w:after="0"/>
    </w:pPr>
    <w:rPr>
      <w:rFonts w:eastAsiaTheme="minorHAnsi"/>
      <w:sz w:val="22"/>
      <w:szCs w:val="21"/>
    </w:rPr>
  </w:style>
  <w:style w:type="character" w:customStyle="1" w:styleId="TextebrutCar">
    <w:name w:val="Texte brut Car"/>
    <w:basedOn w:val="Policepardfaut"/>
    <w:link w:val="Textebrut"/>
    <w:uiPriority w:val="99"/>
    <w:rsid w:val="00C34EC8"/>
    <w:rPr>
      <w:rFonts w:eastAsiaTheme="minorHAnsi"/>
      <w:szCs w:val="21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0C06E5"/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0C06E5"/>
    <w:rPr>
      <w:rFonts w:ascii="Segoe UI" w:hAnsi="Segoe UI" w:cs="Segoe UI"/>
      <w:sz w:val="18"/>
      <w:szCs w:val="18"/>
    </w:rPr>
  </w:style>
  <w:style w:type="paragraph" w:customStyle="1" w:styleId="Style3">
    <w:name w:val="Style3"/>
    <w:basedOn w:val="Normal"/>
    <w:uiPriority w:val="99"/>
    <w:rsid w:val="00F145D4"/>
    <w:pPr>
      <w:numPr>
        <w:numId w:val="3"/>
      </w:numPr>
      <w:spacing w:after="60"/>
    </w:pPr>
    <w:rPr>
      <w:rFonts w:ascii="Calibri" w:eastAsia="Times New Roman" w:hAnsi="Calibri" w:cs="Times New Roman"/>
      <w:szCs w:val="20"/>
      <w:lang w:eastAsia="fr-FR"/>
    </w:rPr>
  </w:style>
  <w:style w:type="paragraph" w:styleId="Sous-titre">
    <w:name w:val="Subtitle"/>
    <w:aliases w:val="Tab N3"/>
    <w:basedOn w:val="Normal"/>
    <w:next w:val="Normal"/>
    <w:link w:val="Sous-titreCar"/>
    <w:uiPriority w:val="2"/>
    <w:qFormat/>
    <w:rsid w:val="00C34EC8"/>
    <w:pPr>
      <w:spacing w:after="0"/>
      <w:jc w:val="left"/>
    </w:pPr>
    <w:rPr>
      <w:rFonts w:ascii="Calibri" w:hAnsi="Calibri"/>
      <w:bCs/>
      <w:sz w:val="28"/>
      <w:szCs w:val="20"/>
      <w:lang w:eastAsia="fr-FR"/>
    </w:rPr>
  </w:style>
  <w:style w:type="character" w:customStyle="1" w:styleId="Sous-titreCar">
    <w:name w:val="Sous-titre Car"/>
    <w:aliases w:val="Tab N3 Car"/>
    <w:basedOn w:val="Policepardfaut"/>
    <w:link w:val="Sous-titre"/>
    <w:uiPriority w:val="2"/>
    <w:rsid w:val="00C34EC8"/>
    <w:rPr>
      <w:rFonts w:ascii="Calibri" w:hAnsi="Calibri"/>
      <w:bCs/>
      <w:sz w:val="28"/>
      <w:szCs w:val="20"/>
      <w:lang w:eastAsia="fr-FR"/>
    </w:rPr>
  </w:style>
  <w:style w:type="character" w:customStyle="1" w:styleId="LgendeCar">
    <w:name w:val="Légende Car"/>
    <w:aliases w:val="tab n4 Car"/>
    <w:basedOn w:val="Policepardfaut"/>
    <w:link w:val="Lgende"/>
    <w:uiPriority w:val="99"/>
    <w:rsid w:val="00C34EC8"/>
    <w:rPr>
      <w:b/>
      <w:bCs/>
      <w:smallCaps/>
      <w:color w:val="006666" w:themeColor="accent1"/>
      <w:sz w:val="20"/>
    </w:rPr>
  </w:style>
  <w:style w:type="character" w:styleId="Titredulivre">
    <w:name w:val="Book Title"/>
    <w:basedOn w:val="Policepardfaut"/>
    <w:uiPriority w:val="33"/>
    <w:unhideWhenUsed/>
    <w:qFormat/>
    <w:rsid w:val="00C34EC8"/>
    <w:rPr>
      <w:b/>
      <w:bCs/>
      <w:i/>
      <w:iCs/>
      <w:spacing w:val="5"/>
    </w:rPr>
  </w:style>
  <w:style w:type="paragraph" w:customStyle="1" w:styleId="Normal1">
    <w:name w:val="Normal1"/>
    <w:basedOn w:val="Normal"/>
    <w:rsid w:val="00FE7429"/>
    <w:pPr>
      <w:keepLines/>
      <w:tabs>
        <w:tab w:val="left" w:pos="284"/>
        <w:tab w:val="left" w:pos="567"/>
        <w:tab w:val="left" w:pos="851"/>
      </w:tabs>
      <w:spacing w:before="60" w:after="0"/>
    </w:pPr>
    <w:rPr>
      <w:rFonts w:ascii="DINOT" w:eastAsia="Times New Roman" w:hAnsi="DINOT" w:cs="Times New Roman"/>
      <w:szCs w:val="20"/>
      <w:lang w:eastAsia="fr-FR"/>
    </w:rPr>
  </w:style>
  <w:style w:type="paragraph" w:customStyle="1" w:styleId="Normal2">
    <w:name w:val="Normal2"/>
    <w:basedOn w:val="Normal"/>
    <w:autoRedefine/>
    <w:rsid w:val="00FE7429"/>
    <w:pPr>
      <w:keepLines/>
      <w:tabs>
        <w:tab w:val="left" w:pos="567"/>
        <w:tab w:val="left" w:pos="851"/>
        <w:tab w:val="left" w:pos="1134"/>
      </w:tabs>
      <w:spacing w:before="60" w:after="0"/>
    </w:pPr>
    <w:rPr>
      <w:rFonts w:ascii="DINOT" w:eastAsia="Times New Roman" w:hAnsi="DINOT" w:cs="Times New Roman"/>
      <w:szCs w:val="20"/>
      <w:lang w:eastAsia="fr-FR"/>
    </w:rPr>
  </w:style>
  <w:style w:type="paragraph" w:customStyle="1" w:styleId="p5">
    <w:name w:val="p5"/>
    <w:basedOn w:val="Normal"/>
    <w:rsid w:val="00370950"/>
    <w:pPr>
      <w:tabs>
        <w:tab w:val="left" w:pos="200"/>
      </w:tabs>
      <w:overflowPunct w:val="0"/>
      <w:autoSpaceDE w:val="0"/>
      <w:autoSpaceDN w:val="0"/>
      <w:adjustRightInd w:val="0"/>
      <w:spacing w:before="60" w:after="0" w:line="180" w:lineRule="atLeast"/>
      <w:ind w:left="1440" w:firstLine="144"/>
      <w:textAlignment w:val="baseline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customStyle="1" w:styleId="p1">
    <w:name w:val="p1"/>
    <w:basedOn w:val="Normal"/>
    <w:rsid w:val="00370950"/>
    <w:pPr>
      <w:tabs>
        <w:tab w:val="left" w:pos="720"/>
      </w:tabs>
      <w:overflowPunct w:val="0"/>
      <w:autoSpaceDE w:val="0"/>
      <w:autoSpaceDN w:val="0"/>
      <w:adjustRightInd w:val="0"/>
      <w:spacing w:before="60" w:after="0" w:line="24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c2">
    <w:name w:val="c2"/>
    <w:basedOn w:val="Normal"/>
    <w:rsid w:val="00370950"/>
    <w:pPr>
      <w:overflowPunct w:val="0"/>
      <w:autoSpaceDE w:val="0"/>
      <w:autoSpaceDN w:val="0"/>
      <w:adjustRightInd w:val="0"/>
      <w:spacing w:before="60" w:after="0" w:line="240" w:lineRule="atLeast"/>
      <w:jc w:val="center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p4">
    <w:name w:val="p4"/>
    <w:basedOn w:val="Normal"/>
    <w:rsid w:val="00370950"/>
    <w:pPr>
      <w:tabs>
        <w:tab w:val="left" w:pos="720"/>
      </w:tabs>
      <w:overflowPunct w:val="0"/>
      <w:autoSpaceDE w:val="0"/>
      <w:autoSpaceDN w:val="0"/>
      <w:adjustRightInd w:val="0"/>
      <w:spacing w:before="60" w:after="0" w:line="4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p3">
    <w:name w:val="p3"/>
    <w:basedOn w:val="Normal"/>
    <w:rsid w:val="00370950"/>
    <w:pPr>
      <w:tabs>
        <w:tab w:val="left" w:pos="720"/>
      </w:tabs>
      <w:overflowPunct w:val="0"/>
      <w:autoSpaceDE w:val="0"/>
      <w:autoSpaceDN w:val="0"/>
      <w:adjustRightInd w:val="0"/>
      <w:spacing w:before="60" w:after="0" w:line="2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7">
    <w:name w:val="t7"/>
    <w:basedOn w:val="Normal"/>
    <w:rsid w:val="00370950"/>
    <w:pPr>
      <w:overflowPunct w:val="0"/>
      <w:autoSpaceDE w:val="0"/>
      <w:autoSpaceDN w:val="0"/>
      <w:adjustRightInd w:val="0"/>
      <w:spacing w:before="60" w:after="0" w:line="4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p14">
    <w:name w:val="p14"/>
    <w:basedOn w:val="Normal"/>
    <w:rsid w:val="00370950"/>
    <w:pPr>
      <w:tabs>
        <w:tab w:val="left" w:pos="120"/>
      </w:tabs>
      <w:overflowPunct w:val="0"/>
      <w:autoSpaceDE w:val="0"/>
      <w:autoSpaceDN w:val="0"/>
      <w:adjustRightInd w:val="0"/>
      <w:spacing w:before="60" w:after="0" w:line="240" w:lineRule="atLeast"/>
      <w:ind w:left="1320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8">
    <w:name w:val="t8"/>
    <w:basedOn w:val="Normal"/>
    <w:rsid w:val="00370950"/>
    <w:pPr>
      <w:overflowPunct w:val="0"/>
      <w:autoSpaceDE w:val="0"/>
      <w:autoSpaceDN w:val="0"/>
      <w:adjustRightInd w:val="0"/>
      <w:spacing w:before="60" w:after="0" w:line="2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9">
    <w:name w:val="t9"/>
    <w:basedOn w:val="Normal"/>
    <w:rsid w:val="00370950"/>
    <w:pPr>
      <w:overflowPunct w:val="0"/>
      <w:autoSpaceDE w:val="0"/>
      <w:autoSpaceDN w:val="0"/>
      <w:adjustRightInd w:val="0"/>
      <w:spacing w:before="60" w:after="0" w:line="4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p18">
    <w:name w:val="p18"/>
    <w:basedOn w:val="Normal"/>
    <w:rsid w:val="00370950"/>
    <w:pPr>
      <w:tabs>
        <w:tab w:val="left" w:pos="600"/>
      </w:tabs>
      <w:overflowPunct w:val="0"/>
      <w:autoSpaceDE w:val="0"/>
      <w:autoSpaceDN w:val="0"/>
      <w:adjustRightInd w:val="0"/>
      <w:spacing w:before="60" w:after="0" w:line="300" w:lineRule="atLeast"/>
      <w:ind w:left="864" w:hanging="576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16">
    <w:name w:val="t16"/>
    <w:basedOn w:val="Normal"/>
    <w:rsid w:val="00370950"/>
    <w:pPr>
      <w:overflowPunct w:val="0"/>
      <w:autoSpaceDE w:val="0"/>
      <w:autoSpaceDN w:val="0"/>
      <w:adjustRightInd w:val="0"/>
      <w:spacing w:before="60" w:after="0" w:line="4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19">
    <w:name w:val="t19"/>
    <w:basedOn w:val="Normal"/>
    <w:rsid w:val="00370950"/>
    <w:pPr>
      <w:overflowPunct w:val="0"/>
      <w:autoSpaceDE w:val="0"/>
      <w:autoSpaceDN w:val="0"/>
      <w:adjustRightInd w:val="0"/>
      <w:spacing w:before="60" w:after="0" w:line="24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23">
    <w:name w:val="t23"/>
    <w:basedOn w:val="Normal"/>
    <w:rsid w:val="00370950"/>
    <w:pPr>
      <w:overflowPunct w:val="0"/>
      <w:autoSpaceDE w:val="0"/>
      <w:autoSpaceDN w:val="0"/>
      <w:adjustRightInd w:val="0"/>
      <w:spacing w:before="60" w:after="0" w:line="2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StockagefournitureslaboratoiredeChimie">
    <w:name w:val="Stockage fournitures laboratoire de Chimie"/>
    <w:basedOn w:val="Normal"/>
    <w:rsid w:val="00370950"/>
    <w:pPr>
      <w:spacing w:before="60" w:after="0"/>
    </w:pPr>
    <w:rPr>
      <w:rFonts w:ascii="DINOT" w:eastAsia="Times New Roman" w:hAnsi="DINOT" w:cs="Times New Roman"/>
      <w:szCs w:val="20"/>
      <w:lang w:eastAsia="fr-FR"/>
    </w:rPr>
  </w:style>
  <w:style w:type="paragraph" w:styleId="Notedebasdepage">
    <w:name w:val="footnote text"/>
    <w:basedOn w:val="Normal"/>
    <w:link w:val="NotedebasdepageCar"/>
    <w:rsid w:val="00370950"/>
    <w:pPr>
      <w:spacing w:before="60" w:after="0"/>
    </w:pPr>
    <w:rPr>
      <w:rFonts w:ascii="DINOT" w:eastAsia="Times New Roman" w:hAnsi="DINOT" w:cs="Times New Roman"/>
      <w:color w:val="7F7F7F"/>
      <w:szCs w:val="20"/>
      <w:lang w:eastAsia="fr-FR"/>
    </w:rPr>
  </w:style>
  <w:style w:type="character" w:customStyle="1" w:styleId="NotedebasdepageCar">
    <w:name w:val="Note de bas de page Car"/>
    <w:basedOn w:val="Policepardfaut"/>
    <w:link w:val="Notedebasdepage"/>
    <w:rsid w:val="00370950"/>
    <w:rPr>
      <w:rFonts w:ascii="DINOT" w:eastAsia="Times New Roman" w:hAnsi="DINOT" w:cs="Times New Roman"/>
      <w:color w:val="7F7F7F"/>
      <w:sz w:val="20"/>
      <w:szCs w:val="20"/>
      <w:lang w:eastAsia="fr-FR"/>
    </w:rPr>
  </w:style>
  <w:style w:type="character" w:styleId="Appelnotedebasdep">
    <w:name w:val="footnote reference"/>
    <w:rsid w:val="00370950"/>
    <w:rPr>
      <w:vertAlign w:val="superscript"/>
    </w:rPr>
  </w:style>
  <w:style w:type="character" w:styleId="Marquedecommentaire">
    <w:name w:val="annotation reference"/>
    <w:basedOn w:val="Policepardfaut"/>
    <w:unhideWhenUsed/>
    <w:rsid w:val="00765BFB"/>
    <w:rPr>
      <w:sz w:val="16"/>
      <w:szCs w:val="16"/>
    </w:rPr>
  </w:style>
  <w:style w:type="paragraph" w:styleId="Commentaire">
    <w:name w:val="annotation text"/>
    <w:basedOn w:val="Normal"/>
    <w:link w:val="CommentaireCar"/>
    <w:unhideWhenUsed/>
    <w:rsid w:val="00765BFB"/>
    <w:rPr>
      <w:szCs w:val="20"/>
    </w:rPr>
  </w:style>
  <w:style w:type="character" w:customStyle="1" w:styleId="CommentaireCar">
    <w:name w:val="Commentaire Car"/>
    <w:basedOn w:val="Policepardfaut"/>
    <w:link w:val="Commentaire"/>
    <w:rsid w:val="00765BFB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765BFB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765BFB"/>
    <w:rPr>
      <w:b/>
      <w:bCs/>
      <w:sz w:val="20"/>
      <w:szCs w:val="20"/>
    </w:rPr>
  </w:style>
  <w:style w:type="character" w:customStyle="1" w:styleId="wacimagecontainer">
    <w:name w:val="wacimagecontainer"/>
    <w:basedOn w:val="Policepardfaut"/>
    <w:rsid w:val="00964392"/>
  </w:style>
  <w:style w:type="paragraph" w:styleId="Rvision">
    <w:name w:val="Revision"/>
    <w:hidden/>
    <w:uiPriority w:val="99"/>
    <w:semiHidden/>
    <w:rsid w:val="00542CC5"/>
    <w:rPr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27092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25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.boulay\Desktop\2.%20Documents_mod&#232;les\Modele_Offre&amp;Prod_A4-V_20160628.dotx" TargetMode="External"/></Relationships>
</file>

<file path=word/theme/theme1.xml><?xml version="1.0" encoding="utf-8"?>
<a:theme xmlns:a="http://schemas.openxmlformats.org/drawingml/2006/main" name="A2MO_2016_theme">
  <a:themeElements>
    <a:clrScheme name="A2MO_2016-charte_graphique">
      <a:dk1>
        <a:sysClr val="windowText" lastClr="000000"/>
      </a:dk1>
      <a:lt1>
        <a:sysClr val="window" lastClr="FFFFFF"/>
      </a:lt1>
      <a:dk2>
        <a:srgbClr val="008795"/>
      </a:dk2>
      <a:lt2>
        <a:srgbClr val="D9D9D9"/>
      </a:lt2>
      <a:accent1>
        <a:srgbClr val="006666"/>
      </a:accent1>
      <a:accent2>
        <a:srgbClr val="598600"/>
      </a:accent2>
      <a:accent3>
        <a:srgbClr val="667886"/>
      </a:accent3>
      <a:accent4>
        <a:srgbClr val="FFD966"/>
      </a:accent4>
      <a:accent5>
        <a:srgbClr val="295376"/>
      </a:accent5>
      <a:accent6>
        <a:srgbClr val="8DC123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166B9DB23574A4ABF1DF133E6011CFA" ma:contentTypeVersion="17" ma:contentTypeDescription="Crée un document." ma:contentTypeScope="" ma:versionID="5649c2cf15962853d8764c349bf1f152">
  <xsd:schema xmlns:xsd="http://www.w3.org/2001/XMLSchema" xmlns:xs="http://www.w3.org/2001/XMLSchema" xmlns:p="http://schemas.microsoft.com/office/2006/metadata/properties" xmlns:ns2="28df7dbc-32b4-4d6d-a0b6-54a4d1c69321" xmlns:ns3="d913428d-7971-4517-96f3-7585aaa44894" targetNamespace="http://schemas.microsoft.com/office/2006/metadata/properties" ma:root="true" ma:fieldsID="f5f3c2e6597536be0f955ae3d2c2b78e" ns2:_="" ns3:_="">
    <xsd:import namespace="28df7dbc-32b4-4d6d-a0b6-54a4d1c69321"/>
    <xsd:import namespace="d913428d-7971-4517-96f3-7585aaa44894"/>
    <xsd:element name="properties">
      <xsd:complexType>
        <xsd:sequence>
          <xsd:element name="documentManagement">
            <xsd:complexType>
              <xsd:all>
                <xsd:element ref="ns2:MigrationWizId" minOccurs="0"/>
                <xsd:element ref="ns2:MigrationWizIdPermissions" minOccurs="0"/>
                <xsd:element ref="ns2:MigrationWizIdVersion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igrationWizIdPermissionLevels" minOccurs="0"/>
                <xsd:element ref="ns2:MigrationWizIdDocumentLibraryPermissions" minOccurs="0"/>
                <xsd:element ref="ns2:MigrationWizIdSecurityGroup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df7dbc-32b4-4d6d-a0b6-54a4d1c69321" elementFormDefault="qualified">
    <xsd:import namespace="http://schemas.microsoft.com/office/2006/documentManagement/types"/>
    <xsd:import namespace="http://schemas.microsoft.com/office/infopath/2007/PartnerControls"/>
    <xsd:element name="MigrationWizId" ma:index="8" nillable="true" ma:displayName="MigrationWizId" ma:internalName="MigrationWizId">
      <xsd:simpleType>
        <xsd:restriction base="dms:Text"/>
      </xsd:simpleType>
    </xsd:element>
    <xsd:element name="MigrationWizIdPermissions" ma:index="9" nillable="true" ma:displayName="MigrationWizIdPermissions" ma:internalName="MigrationWizIdPermissions">
      <xsd:simpleType>
        <xsd:restriction base="dms:Text"/>
      </xsd:simpleType>
    </xsd:element>
    <xsd:element name="MigrationWizIdVersion" ma:index="10" nillable="true" ma:displayName="MigrationWizIdVersion" ma:internalName="MigrationWizIdVersion">
      <xsd:simpleType>
        <xsd:restriction base="dms:Text"/>
      </xsd:simple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igrationWizIdPermissionLevels" ma:index="14" nillable="true" ma:displayName="MigrationWizIdPermissionLevels" ma:internalName="MigrationWizIdPermissionLevels">
      <xsd:simpleType>
        <xsd:restriction base="dms:Text"/>
      </xsd:simpleType>
    </xsd:element>
    <xsd:element name="MigrationWizIdDocumentLibraryPermissions" ma:index="15" nillable="true" ma:displayName="MigrationWizIdDocumentLibraryPermissions" ma:internalName="MigrationWizIdDocumentLibraryPermissions">
      <xsd:simpleType>
        <xsd:restriction base="dms:Text"/>
      </xsd:simpleType>
    </xsd:element>
    <xsd:element name="MigrationWizIdSecurityGroups" ma:index="16" nillable="true" ma:displayName="MigrationWizIdSecurityGroups" ma:internalName="MigrationWizIdSecurityGroups">
      <xsd:simpleType>
        <xsd:restriction base="dms:Text"/>
      </xsd:simple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alises d’images" ma:readOnly="false" ma:fieldId="{5cf76f15-5ced-4ddc-b409-7134ff3c332f}" ma:taxonomyMulti="true" ma:sspId="0ccb952e-b2cb-400e-ab7e-0eb1620911c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913428d-7971-4517-96f3-7585aaa44894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d9d3b919-7093-48da-a3fe-48c718258834}" ma:internalName="TaxCatchAll" ma:showField="CatchAllData" ma:web="d913428d-7971-4517-96f3-7585aaa4489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igrationWizIdDocumentLibraryPermissions xmlns="28df7dbc-32b4-4d6d-a0b6-54a4d1c69321" xsi:nil="true"/>
    <MigrationWizIdPermissions xmlns="28df7dbc-32b4-4d6d-a0b6-54a4d1c69321" xsi:nil="true"/>
    <MigrationWizId xmlns="28df7dbc-32b4-4d6d-a0b6-54a4d1c69321" xsi:nil="true"/>
    <MigrationWizIdPermissionLevels xmlns="28df7dbc-32b4-4d6d-a0b6-54a4d1c69321" xsi:nil="true"/>
    <MigrationWizIdVersion xmlns="28df7dbc-32b4-4d6d-a0b6-54a4d1c69321" xsi:nil="true"/>
    <MigrationWizIdSecurityGroups xmlns="28df7dbc-32b4-4d6d-a0b6-54a4d1c69321" xsi:nil="true"/>
    <lcf76f155ced4ddcb4097134ff3c332f xmlns="28df7dbc-32b4-4d6d-a0b6-54a4d1c69321">
      <Terms xmlns="http://schemas.microsoft.com/office/infopath/2007/PartnerControls"/>
    </lcf76f155ced4ddcb4097134ff3c332f>
    <TaxCatchAll xmlns="d913428d-7971-4517-96f3-7585aaa44894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7990DC-EE8C-424C-A8FB-1650F7FB09B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8df7dbc-32b4-4d6d-a0b6-54a4d1c69321"/>
    <ds:schemaRef ds:uri="d913428d-7971-4517-96f3-7585aaa4489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036227F-3322-443A-8EFC-E25135C4431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47D7DDB-871B-4785-95DA-23DC09747A6A}">
  <ds:schemaRefs>
    <ds:schemaRef ds:uri="http://purl.org/dc/terms/"/>
    <ds:schemaRef ds:uri="http://www.w3.org/XML/1998/namespace"/>
    <ds:schemaRef ds:uri="http://schemas.microsoft.com/office/2006/documentManagement/types"/>
    <ds:schemaRef ds:uri="http://purl.org/dc/elements/1.1/"/>
    <ds:schemaRef ds:uri="http://purl.org/dc/dcmitype/"/>
    <ds:schemaRef ds:uri="http://schemas.microsoft.com/office/infopath/2007/PartnerControls"/>
    <ds:schemaRef ds:uri="28df7dbc-32b4-4d6d-a0b6-54a4d1c69321"/>
    <ds:schemaRef ds:uri="http://schemas.openxmlformats.org/package/2006/metadata/core-properties"/>
    <ds:schemaRef ds:uri="d913428d-7971-4517-96f3-7585aaa44894"/>
    <ds:schemaRef ds:uri="http://schemas.microsoft.com/office/2006/metadata/properties"/>
  </ds:schemaRefs>
</ds:datastoreItem>
</file>

<file path=customXml/itemProps4.xml><?xml version="1.0" encoding="utf-8"?>
<ds:datastoreItem xmlns:ds="http://schemas.openxmlformats.org/officeDocument/2006/customXml" ds:itemID="{AE794F09-8BD4-450F-ADBC-29A29E8EBD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Modele_Offre&amp;Prod_A4-V_20160628</Template>
  <TotalTime>5</TotalTime>
  <Pages>17</Pages>
  <Words>2386</Words>
  <Characters>13126</Characters>
  <Application>Microsoft Office Word</Application>
  <DocSecurity>0</DocSecurity>
  <Lines>109</Lines>
  <Paragraphs>30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15482</CharactersWithSpaces>
  <SharedDoc>false</SharedDoc>
  <HLinks>
    <vt:vector size="96" baseType="variant">
      <vt:variant>
        <vt:i4>1638455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_Toc161930412</vt:lpwstr>
      </vt:variant>
      <vt:variant>
        <vt:i4>1638455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_Toc161930411</vt:lpwstr>
      </vt:variant>
      <vt:variant>
        <vt:i4>1638455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_Toc161930410</vt:lpwstr>
      </vt:variant>
      <vt:variant>
        <vt:i4>1572919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_Toc161930409</vt:lpwstr>
      </vt:variant>
      <vt:variant>
        <vt:i4>1572919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_Toc161930408</vt:lpwstr>
      </vt:variant>
      <vt:variant>
        <vt:i4>1572919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_Toc161930407</vt:lpwstr>
      </vt:variant>
      <vt:variant>
        <vt:i4>1572919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_Toc161930406</vt:lpwstr>
      </vt:variant>
      <vt:variant>
        <vt:i4>1572919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_Toc161930405</vt:lpwstr>
      </vt:variant>
      <vt:variant>
        <vt:i4>1572919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_Toc161930404</vt:lpwstr>
      </vt:variant>
      <vt:variant>
        <vt:i4>1572919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_Toc161930403</vt:lpwstr>
      </vt:variant>
      <vt:variant>
        <vt:i4>1572919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_Toc161930402</vt:lpwstr>
      </vt:variant>
      <vt:variant>
        <vt:i4>1572919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_Toc161930401</vt:lpwstr>
      </vt:variant>
      <vt:variant>
        <vt:i4>1572919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_Toc161930400</vt:lpwstr>
      </vt:variant>
      <vt:variant>
        <vt:i4>1114160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_Toc161930399</vt:lpwstr>
      </vt:variant>
      <vt:variant>
        <vt:i4>1114160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_Toc161930398</vt:lpwstr>
      </vt:variant>
      <vt:variant>
        <vt:i4>1114160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_Toc161930397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r.boulay</dc:creator>
  <cp:keywords/>
  <dc:description>V1b
Mise à jour générale
concordance définition des contractaants avec procédure Ediflex</dc:description>
  <cp:lastModifiedBy>Jessica UGOLINI-SAMMUT</cp:lastModifiedBy>
  <cp:revision>4</cp:revision>
  <cp:lastPrinted>2016-08-03T14:22:00Z</cp:lastPrinted>
  <dcterms:created xsi:type="dcterms:W3CDTF">2025-10-07T10:32:00Z</dcterms:created>
  <dcterms:modified xsi:type="dcterms:W3CDTF">2025-10-07T14:18:00Z</dcterms:modified>
  <cp:contentStatus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0x0101006166B9DB23574A4ABF1DF133E6011CFA</vt:lpwstr>
  </property>
</Properties>
</file>